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7303C3" w:rsidRDefault="00833726" w:rsidP="007303C3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0CCF4B4E">
                <wp:extent cx="6789328" cy="976807"/>
                <wp:effectExtent l="0" t="0" r="882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328" cy="976807"/>
                          <a:chOff x="76688" y="27549"/>
                          <a:chExt cx="689022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83678" y="110585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77777777" w:rsidR="00833726" w:rsidRDefault="00833726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833726" w:rsidRPr="00217749" w:rsidRDefault="00833726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95102" cy="680679"/>
                            <a:chOff x="1671807" y="349901"/>
                            <a:chExt cx="548681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86810" cy="681670"/>
                              <a:chOff x="1671807" y="349901"/>
                              <a:chExt cx="548681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256"/>
                                <a:ext cx="5382927" cy="552814"/>
                                <a:chOff x="1775690" y="428256"/>
                                <a:chExt cx="538292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853" y="428256"/>
                                  <a:ext cx="5274764" cy="552814"/>
                                  <a:chOff x="1883853" y="428220"/>
                                  <a:chExt cx="5274764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853" y="428220"/>
                                    <a:ext cx="5274764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186238" cy="485775"/>
                                    <a:chOff x="2905011" y="465461"/>
                                    <a:chExt cx="418623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780"/>
                                      <a:ext cx="4168162" cy="384992"/>
                                      <a:chOff x="2923087" y="526780"/>
                                      <a:chExt cx="416816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863" y="526780"/>
                                        <a:ext cx="4041386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3CC0E42" w:rsidR="00833726" w:rsidRPr="0073482F" w:rsidRDefault="00833726" w:rsidP="0073482F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P</w:t>
                                          </w:r>
                                          <w:r w:rsidR="0073482F"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 xml:space="preserve">HƯƠNG </w:t>
                                          </w: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T</w:t>
                                          </w:r>
                                          <w:r w:rsidR="0073482F"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>RÌNH</w:t>
                                          </w:r>
                                          <w:r w:rsidRPr="0073482F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  <w:t xml:space="preserve"> LƯỢNG GIÁC CƠ BẢN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57363" y="454260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55276B0" w:rsidR="00833726" w:rsidRDefault="00833726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6pt;height:76.9pt;mso-position-horizontal-relative:char;mso-position-vertical-relative:line" coordorigin="766,275" coordsize="6890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836;top:110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77777777" w:rsidR="00833726" w:rsidRDefault="00833726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833726" w:rsidRPr="00217749" w:rsidRDefault="00833726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951;height:680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868;height:6816" coordorigin="16718,3499" coordsize="5486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2;width:53830;height:5528" coordorigin="17756,4282" coordsize="5382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8;top:4282;width:52748;height:5528" coordorigin="18838,4282" coordsize="5274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8;top:4282;width:52748;height:5532;visibility:visible;mso-wrap-style:square;v-text-anchor:middle" coordsize="5274764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" path="m,l5074558,r200206,200206l5274764,553223,,553223,,xe" fillcolor="#fffff7" stroked="f" strokeweight="1.25pt">
                          <v:fill r:id="rId7" o:title="" color2="#f0d5ff" type="pattern"/>
                          <v:path arrowok="t" o:connecttype="custom" o:connectlocs="0,0;5074558,0;5274764,200206;5274764,553223;0,553223;0,0" o:connectangles="0,0,0,0,0,0"/>
                        </v:shape>
                        <v:group id="Group 485" o:spid="_x0000_s1042" style="position:absolute;left:29050;top:4654;width:41862;height:4858" coordorigin="29050,4654" coordsize="418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7;width:41682;height:3850" coordorigin="29230,5267" coordsize="41681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8;top:5267;width:40414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" adj="2133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3CC0E42" w:rsidR="00833726" w:rsidRPr="0073482F" w:rsidRDefault="00833726" w:rsidP="0073482F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P</w:t>
                                    </w:r>
                                    <w:r w:rsidR="0073482F"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 xml:space="preserve">HƯƠNG </w:t>
                                    </w: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T</w:t>
                                    </w:r>
                                    <w:r w:rsidR="0073482F"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>RÌNH</w:t>
                                    </w:r>
                                    <w:r w:rsidRPr="0073482F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  <w:t xml:space="preserve"> LƯỢNG GIÁC CƠ BẢN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573;top:4542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55276B0" w:rsidR="00833726" w:rsidRDefault="00833726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7303C3" w:rsidRDefault="00EC5D1C" w:rsidP="007303C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2E15EC41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5D5C65" w:rsidRPr="00531501" w:rsidRDefault="005D5C65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5D5C65" w:rsidRDefault="005D5C65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5D5C65" w:rsidRDefault="005D5C65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8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5D5C65" w:rsidRPr="00531501" w:rsidRDefault="005D5C65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5D5C65" w:rsidRDefault="005D5C65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5D5C65" w:rsidRDefault="005D5C65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7303C3" w:rsidRDefault="00C12161" w:rsidP="007303C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48886CA">
                <wp:extent cx="6559578" cy="7222093"/>
                <wp:effectExtent l="0" t="0" r="12700" b="1714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7222093"/>
                          <a:chOff x="-58448" y="-10934"/>
                          <a:chExt cx="6559578" cy="391353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18"/>
                            <a:ext cx="6501130" cy="39026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131218" w:rsidRPr="00131218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2B84E65" w14:textId="30EFD07F" w:rsidR="00F2792A" w:rsidRPr="00A96BEC" w:rsidRDefault="00F2792A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993994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sinx = a</w:t>
                              </w:r>
                            </w:p>
                            <w:p w14:paraId="53A46676" w14:textId="1AAB2215" w:rsidR="00F2792A" w:rsidRPr="00DB49F0" w:rsidRDefault="00F2792A" w:rsidP="00360BA5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A76B257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25" DrawAspect="Content" ObjectID="_1685729728" r:id="rId10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="00AF24C9"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5105CBA9" w14:textId="6FCE3ADD" w:rsidR="00AF24C9" w:rsidRPr="00AF24C9" w:rsidRDefault="00F2792A" w:rsidP="00360BA5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6A484C1">
                                  <v:shape id="_x0000_i1026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26" DrawAspect="Content" ObjectID="_1685729729" r:id="rId11"/>
                                </w:objec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Phương trình: 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 w:rsid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F24C9" w:rsidRPr="00AF24C9">
                                <w:rPr>
                                  <w:position w:val="-36"/>
                                </w:rPr>
                                <w:object w:dxaOrig="3440" w:dyaOrig="840" w14:anchorId="186BB0F4">
                                  <v:shape id="_x0000_i1027" type="#_x0000_t75" style="width:151.5pt;height:41.25pt" o:ole="">
                                    <v:imagedata r:id="rId12" o:title=""/>
                                  </v:shape>
                                  <o:OLEObject Type="Embed" ProgID="Equation.DSMT4" ShapeID="_x0000_i1027" DrawAspect="Content" ObjectID="_1685729730" r:id="rId13"/>
                                </w:object>
                              </w:r>
                            </w:p>
                            <w:p w14:paraId="3ED02FE2" w14:textId="1B9E3380" w:rsidR="00F2792A" w:rsidRPr="00A96BEC" w:rsidRDefault="008A1761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C00000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❷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.</w:t>
                              </w:r>
                              <w:r w:rsidR="00F2792A" w:rsidRPr="00AC361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53C9C206" w14:textId="1971E7DE" w:rsidR="00F2792A" w:rsidRPr="00F10CAD" w:rsidRDefault="00F2792A" w:rsidP="00360BA5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sinf(x) = sing(x)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28"/>
                                </w:rPr>
                                <w:object w:dxaOrig="2920" w:dyaOrig="680" w14:anchorId="3085AF17">
                                  <v:shape id="_x0000_i1028" type="#_x0000_t75" style="width:128.25pt;height:33.75pt" o:ole="">
                                    <v:imagedata r:id="rId14" o:title=""/>
                                  </v:shape>
                                  <o:OLEObject Type="Embed" ProgID="Equation.DSMT4" ShapeID="_x0000_i1028" DrawAspect="Content" ObjectID="_1685729731" r:id="rId15"/>
                                </w:object>
                              </w:r>
                              <w:r w:rsidR="001B178C" w:rsidRPr="001B178C">
                                <w:rPr>
                                  <w:color w:val="0000CC"/>
                                </w:rPr>
                                <w:t xml:space="preserve">, </w:t>
                              </w:r>
                              <w:r w:rsidR="001B178C"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="001B178C"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Radian</w:t>
                              </w:r>
                            </w:p>
                            <w:p w14:paraId="7E25409C" w14:textId="6A7F8875" w:rsidR="00F2792A" w:rsidRPr="00F260A3" w:rsidRDefault="00F2792A" w:rsidP="00360BA5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sinx = sin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A7693D" w:rsidRPr="00F260A3">
                                <w:rPr>
                                  <w:i/>
                                  <w:position w:val="-34"/>
                                </w:rPr>
                                <w:object w:dxaOrig="2880" w:dyaOrig="800" w14:anchorId="139ACA11">
                                  <v:shape id="_x0000_i1029" type="#_x0000_t75" style="width:116.25pt;height:37.5pt" o:ole="">
                                    <v:imagedata r:id="rId16" o:title=""/>
                                  </v:shape>
                                  <o:OLEObject Type="Embed" ProgID="Equation.DSMT4" ShapeID="_x0000_i1029" DrawAspect="Content" ObjectID="_1685729732" r:id="rId17"/>
                                </w:object>
                              </w:r>
                              <w:r w:rsidR="001B178C">
                                <w:rPr>
                                  <w:i/>
                                </w:rPr>
                                <w:t xml:space="preserve">, </w:t>
                              </w:r>
                              <w:r w:rsidR="001B178C" w:rsidRPr="001B178C">
                                <w:rPr>
                                  <w:i/>
                                  <w:color w:val="0000CC"/>
                                </w:rPr>
                                <w:t>gi</w:t>
                              </w:r>
                              <w:r w:rsidR="001B178C" w:rsidRPr="001B178C">
                                <w:rPr>
                                  <w:rFonts w:ascii="Calibri" w:hAnsi="Calibri" w:cs="Calibri"/>
                                  <w:i/>
                                  <w:color w:val="0000CC"/>
                                </w:rPr>
                                <w:t>ả thiết cho theo đơn vị độ</w:t>
                              </w:r>
                            </w:p>
                            <w:p w14:paraId="762C981B" w14:textId="6F140C77" w:rsidR="00F2792A" w:rsidRDefault="008A1761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❸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="00F2792A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55"/>
                                <w:gridCol w:w="5199"/>
                              </w:tblGrid>
                              <w:tr w:rsidR="004C56B6" w14:paraId="797B3697" w14:textId="77777777" w:rsidTr="00301A14">
                                <w:tc>
                                  <w:tcPr>
                                    <w:tcW w:w="4555" w:type="dxa"/>
                                  </w:tcPr>
                                  <w:p w14:paraId="389F76AE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6411601">
                                        <v:shape id="_x0000_i1030" type="#_x0000_t75" style="width:12pt;height:33pt" o:ole="">
                                          <v:imagedata r:id="rId18" o:title=""/>
                                        </v:shape>
                                        <o:OLEObject Type="Embed" ProgID="Equation.DSMT4" ShapeID="_x0000_i1030" DrawAspect="Content" ObjectID="_1685729733" r:id="rId19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5898D5C3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9F5E003">
                                        <v:shape id="_x0000_i1031" type="#_x0000_t75" style="width:12pt;height:33pt" o:ole="">
                                          <v:imagedata r:id="rId18" o:title=""/>
                                        </v:shape>
                                        <o:OLEObject Type="Embed" ProgID="Equation.DSMT4" ShapeID="_x0000_i1031" DrawAspect="Content" ObjectID="_1685729734" r:id="rId20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7A4D90E6" w14:textId="77777777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sinx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x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6008CC87" w14:textId="77777777" w:rsidR="004C56B6" w:rsidRDefault="004C56B6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798A2F44" w14:textId="545FDDA4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="00D1245B"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 xml:space="preserve">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 w:rsidR="00FA0CB6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0FB4D1DA">
                                        <v:shape id="_x0000_i1032" type="#_x0000_t75" style="width:12pt;height:33pt" o:ole="">
                                          <v:imagedata r:id="rId18" o:title=""/>
                                        </v:shape>
                                        <o:OLEObject Type="Embed" ProgID="Equation.DSMT4" ShapeID="_x0000_i1032" DrawAspect="Content" ObjectID="_1685729735" r:id="rId21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45442E40" w14:textId="34A1754B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–1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– </w:t>
                                    </w:r>
                                    <w:r w:rsidRPr="00A96BEC">
                                      <w:rPr>
                                        <w:position w:val="-24"/>
                                      </w:rPr>
                                      <w:object w:dxaOrig="240" w:dyaOrig="660" w14:anchorId="26E3503E">
                                        <v:shape id="_x0000_i1033" type="#_x0000_t75" style="width:12pt;height:33pt" o:ole="">
                                          <v:imagedata r:id="rId18" o:title=""/>
                                        </v:shape>
                                        <o:OLEObject Type="Embed" ProgID="Equation.DSMT4" ShapeID="_x0000_i1033" DrawAspect="Content" ObjectID="_1685729736" r:id="rId22"/>
                                      </w:objec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+ k2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63AF327A" w14:textId="788B1FE6" w:rsidR="004C56B6" w:rsidRPr="00F10CAD" w:rsidRDefault="004C56B6" w:rsidP="0013121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 xml:space="preserve">. 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sin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0 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u</w:t>
                                    </w:r>
                                    <w:r w:rsidRPr="00F10CAD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 = k</w:t>
                                    </w:r>
                                    <w:r w:rsidRPr="00A96BEC">
                                      <w:rPr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4C9B3634" w14:textId="77777777" w:rsidR="004C56B6" w:rsidRDefault="004C56B6" w:rsidP="0013121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</w:p>
                                </w:tc>
                              </w:tr>
                              <w:tr w:rsidR="00301A14" w14:paraId="7BD1D5CE" w14:textId="77777777" w:rsidTr="00301A14">
                                <w:trPr>
                                  <w:trHeight w:val="4156"/>
                                </w:trPr>
                                <w:tc>
                                  <w:tcPr>
                                    <w:tcW w:w="4555" w:type="dxa"/>
                                  </w:tcPr>
                                  <w:p w14:paraId="08E0A14F" w14:textId="77777777" w:rsidR="008856C9" w:rsidRDefault="00C1207B" w:rsidP="008856C9">
                                    <w:pP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8856C9">
                                      <w:rPr>
                                        <w:rFonts w:ascii="Cambria Math" w:hAnsi="Cambria Math" w:cs="Chu Van An"/>
                                        <w:bCs/>
                                        <w:iCs/>
                                        <w:color w:val="FF0000"/>
                                      </w:rPr>
                                      <w:t xml:space="preserve"> </w:t>
                                    </w:r>
                                    <w:r w:rsidR="00131218" w:rsidRPr="008856C9">
                                      <w:rPr>
                                        <w:rFonts w:ascii="Cambria Math" w:hAnsi="Cambria Math" w:cs="Chu Van An"/>
                                        <w:bCs/>
                                        <w:iCs/>
                                        <w:color w:val="FF0000"/>
                                      </w:rPr>
                                      <w:t>❹</w:t>
                                    </w:r>
                                    <w:r w:rsidR="00131218" w:rsidRPr="008856C9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C00000"/>
                                      </w:rPr>
                                      <w:t xml:space="preserve">. </w:t>
                                    </w:r>
                                    <w:r w:rsidR="00131218" w:rsidRPr="008856C9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  <w:t>Công thức cơ bản:</w:t>
                                    </w:r>
                                    <w:r w:rsidR="00131218"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</w:p>
                                  <w:p w14:paraId="2E57C5DB" w14:textId="5BC753A4" w:rsidR="00131218" w:rsidRPr="008856C9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680" w:dyaOrig="340" w14:anchorId="45DC1067">
                                        <v:shape id="_x0000_i1034" type="#_x0000_t75" style="width:84pt;height:17.25pt" o:ole="">
                                          <v:imagedata r:id="rId23" o:title=""/>
                                        </v:shape>
                                        <o:OLEObject Type="Embed" ProgID="Equation.DSMT4" ShapeID="_x0000_i1034" DrawAspect="Content" ObjectID="_1685729737" r:id="rId24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,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220" w:dyaOrig="200" w14:anchorId="266E1C8F">
                                        <v:shape id="_x0000_i1035" type="#_x0000_t75" style="width:10.5pt;height:10.5pt" o:ole="">
                                          <v:imagedata r:id="rId25" o:title=""/>
                                        </v:shape>
                                        <o:OLEObject Type="Embed" ProgID="Equation.DSMT4" ShapeID="_x0000_i1035" DrawAspect="Content" ObjectID="_1685729738" r:id="rId26"/>
                                      </w:object>
                                    </w:r>
                                    <w:r w:rsidRPr="008856C9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 </w:t>
                                    </w:r>
                                  </w:p>
                                  <w:p w14:paraId="784E356D" w14:textId="5E9923E6" w:rsidR="00131218" w:rsidRPr="00131218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340" w:dyaOrig="260" w14:anchorId="694A5BF5">
                                        <v:shape id="_x0000_i1036" type="#_x0000_t75" style="width:67.5pt;height:12.75pt" o:ole="">
                                          <v:imagedata r:id="rId27" o:title=""/>
                                        </v:shape>
                                        <o:OLEObject Type="Embed" ProgID="Equation.DSMT4" ShapeID="_x0000_i1036" DrawAspect="Content" ObjectID="_1685729739" r:id="rId28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     với mọi </w:t>
                                    </w: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700" w:dyaOrig="580" w14:anchorId="64B6C72E">
                                        <v:shape id="_x0000_i1037" type="#_x0000_t75" style="width:35.25pt;height:29.25pt" o:ole="">
                                          <v:imagedata r:id="rId29" o:title=""/>
                                        </v:shape>
                                        <o:OLEObject Type="Embed" ProgID="Equation.DSMT4" ShapeID="_x0000_i1037" DrawAspect="Content" ObjectID="_1685729740" r:id="rId30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</w:t>
                                    </w:r>
                                  </w:p>
                                  <w:p w14:paraId="6B6492C0" w14:textId="3C3F2C74" w:rsidR="00131218" w:rsidRPr="00131218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40" w:dyaOrig="620" w14:anchorId="53040F3E">
                                        <v:shape id="_x0000_i1038" type="#_x0000_t75" style="width:87pt;height:31.5pt" o:ole="">
                                          <v:imagedata r:id="rId31" o:title=""/>
                                        </v:shape>
                                        <o:OLEObject Type="Embed" ProgID="Equation.DSMT4" ShapeID="_x0000_i1038" DrawAspect="Content" ObjectID="_1685729741" r:id="rId32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780" w:dyaOrig="260" w14:anchorId="5DC9AE10">
                                        <v:shape id="_x0000_i1039" type="#_x0000_t75" style="width:39pt;height:12.75pt" o:ole="">
                                          <v:imagedata r:id="rId33" o:title=""/>
                                        </v:shape>
                                        <o:OLEObject Type="Embed" ProgID="Equation.DSMT4" ShapeID="_x0000_i1039" DrawAspect="Content" ObjectID="_1685729742" r:id="rId34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</w:t>
                                    </w:r>
                                  </w:p>
                                  <w:p w14:paraId="0C5ECF35" w14:textId="626AF4D3" w:rsidR="00131218" w:rsidRPr="00131218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26"/>
                                        <w:lang w:val="nl-NL"/>
                                      </w:rPr>
                                      <w:object w:dxaOrig="1700" w:dyaOrig="620" w14:anchorId="1D279546">
                                        <v:shape id="_x0000_i1040" type="#_x0000_t75" style="width:84.75pt;height:31.5pt" o:ole="">
                                          <v:imagedata r:id="rId35" o:title=""/>
                                        </v:shape>
                                        <o:OLEObject Type="Embed" ProgID="Equation.DSMT4" ShapeID="_x0000_i1040" DrawAspect="Content" ObjectID="_1685729743" r:id="rId36"/>
                                      </w:object>
                                    </w:r>
                                    <w:r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>,</w: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   với mọi </w:t>
                                    </w: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660" w:dyaOrig="260" w14:anchorId="129662C4">
                                        <v:shape id="_x0000_i1041" type="#_x0000_t75" style="width:33pt;height:12.75pt" o:ole="">
                                          <v:imagedata r:id="rId37" o:title=""/>
                                        </v:shape>
                                        <o:OLEObject Type="Embed" ProgID="Equation.DSMT4" ShapeID="_x0000_i1041" DrawAspect="Content" ObjectID="_1685729744" r:id="rId38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  </w:t>
                                    </w:r>
                                  </w:p>
                                  <w:p w14:paraId="610719E2" w14:textId="2EDD99D9" w:rsidR="00D44B9C" w:rsidRPr="00D44B9C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="00D44B9C" w:rsidRPr="003E18B5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265" w:dyaOrig="301" w14:anchorId="449C77D4">
                                        <v:shape id="_x0000_i1042" type="#_x0000_t75" style="width:163.5pt;height:15pt" o:ole="">
                                          <v:imagedata r:id="rId39" o:title=""/>
                                        </v:shape>
                                        <o:OLEObject Type="Embed" ProgID="Equation.DSMT4" ShapeID="_x0000_i1042" DrawAspect="Content" ObjectID="_1685729745" r:id="rId40"/>
                                      </w:object>
                                    </w:r>
                                  </w:p>
                                  <w:p w14:paraId="4FEA2755" w14:textId="77777777" w:rsidR="00D44B9C" w:rsidRPr="00D44B9C" w:rsidRDefault="00D44B9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533" w:dyaOrig="687" w14:anchorId="333BDD3D">
                                        <v:shape id="_x0000_i1043" type="#_x0000_t75" style="width:177pt;height:34.5pt" o:ole="">
                                          <v:imagedata r:id="rId41" o:title=""/>
                                        </v:shape>
                                        <o:OLEObject Type="Embed" ProgID="Equation.DSMT4" ShapeID="_x0000_i1043" DrawAspect="Content" ObjectID="_1685729746" r:id="rId42"/>
                                      </w:object>
                                    </w:r>
                                  </w:p>
                                  <w:p w14:paraId="10F7E388" w14:textId="613F05C4" w:rsidR="00131218" w:rsidRDefault="00D44B9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3E18B5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84" w:dyaOrig="687" w14:anchorId="21FF495D">
                                        <v:shape id="_x0000_i1044" type="#_x0000_t75" style="width:183.75pt;height:34.5pt" o:ole="">
                                          <v:imagedata r:id="rId43" o:title=""/>
                                        </v:shape>
                                        <o:OLEObject Type="Embed" ProgID="Equation.DSMT4" ShapeID="_x0000_i1044" DrawAspect="Content" ObjectID="_1685729747" r:id="rId44"/>
                                      </w:object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</w:t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</w:r>
                                    <w:r w:rsidR="00131218"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ab/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5197" w:type="dxa"/>
                                  </w:tcPr>
                                  <w:p w14:paraId="4B4D1E95" w14:textId="77777777" w:rsidR="00D44B9C" w:rsidRPr="00131218" w:rsidRDefault="00D44B9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1800" w:dyaOrig="260" w14:anchorId="08BC69D3">
                                        <v:shape id="_x0000_i1045" type="#_x0000_t75" style="width:90pt;height:12.75pt" o:ole="">
                                          <v:imagedata r:id="rId45" o:title=""/>
                                        </v:shape>
                                        <o:OLEObject Type="Embed" ProgID="Equation.DSMT4" ShapeID="_x0000_i1045" DrawAspect="Content" ObjectID="_1685729748" r:id="rId46"/>
                                      </w:object>
                                    </w:r>
                                  </w:p>
                                  <w:p w14:paraId="689B0D39" w14:textId="77777777" w:rsidR="00D44B9C" w:rsidRPr="00131218" w:rsidRDefault="00D44B9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ind w:left="458" w:hanging="170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6"/>
                                        <w:lang w:val="nl-NL"/>
                                      </w:rPr>
                                      <w:object w:dxaOrig="4520" w:dyaOrig="340" w14:anchorId="3F3485AA">
                                        <v:shape id="_x0000_i1046" type="#_x0000_t75" style="width:226.5pt;height:17.25pt" o:ole="">
                                          <v:imagedata r:id="rId47" o:title=""/>
                                        </v:shape>
                                        <o:OLEObject Type="Embed" ProgID="Equation.DSMT4" ShapeID="_x0000_i1046" DrawAspect="Content" ObjectID="_1685729749" r:id="rId48"/>
                                      </w:object>
                                    </w:r>
                                  </w:p>
                                  <w:p w14:paraId="06B79FBA" w14:textId="1F572E68" w:rsidR="00D44B9C" w:rsidRDefault="00D44B9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 w:hanging="354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60" w:dyaOrig="580" w14:anchorId="5CF8A592">
                                        <v:shape id="_x0000_i1047" type="#_x0000_t75" style="width:82.5pt;height:29.25pt" o:ole="">
                                          <v:imagedata r:id="rId49" o:title=""/>
                                        </v:shape>
                                        <o:OLEObject Type="Embed" ProgID="Equation.DSMT4" ShapeID="_x0000_i1047" DrawAspect="Content" ObjectID="_1685729750" r:id="rId50"/>
                                      </w:object>
                                    </w:r>
                                    <w:r w:rsidRPr="00131218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  <w:t xml:space="preserve">  ;     </w:t>
                                    </w:r>
                                    <w:r w:rsidRPr="00BC1657"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1680" w:dyaOrig="580" w14:anchorId="49F4B193">
                                        <v:shape id="_x0000_i1048" type="#_x0000_t75" style="width:84pt;height:29.25pt" o:ole="">
                                          <v:imagedata r:id="rId51" o:title=""/>
                                        </v:shape>
                                        <o:OLEObject Type="Embed" ProgID="Equation.DSMT4" ShapeID="_x0000_i1048" DrawAspect="Content" ObjectID="_1685729751" r:id="rId52"/>
                                      </w:object>
                                    </w:r>
                                  </w:p>
                                  <w:p w14:paraId="4C3A9FB1" w14:textId="748E008A" w:rsidR="00DF09E7" w:rsidRDefault="00DF09E7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240" w:dyaOrig="300" w14:anchorId="03DB73BE">
                                        <v:shape id="_x0000_i1049" type="#_x0000_t75" style="width:162pt;height:15pt" o:ole="">
                                          <v:imagedata r:id="rId53" o:title=""/>
                                        </v:shape>
                                        <o:OLEObject Type="Embed" ProgID="Equation.DSMT4" ShapeID="_x0000_i1049" DrawAspect="Content" ObjectID="_1685729752" r:id="rId54"/>
                                      </w:object>
                                    </w:r>
                                  </w:p>
                                  <w:p w14:paraId="5FE0D3B5" w14:textId="1993E1A2" w:rsidR="00131218" w:rsidRPr="00131218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rPr>
                                        <w:rFonts w:ascii="Palatino Linotype" w:hAnsi="Palatino Linotype"/>
                                        <w:bCs/>
                                        <w:iCs/>
                                        <w:sz w:val="21"/>
                                        <w:szCs w:val="21"/>
                                        <w:lang w:val="nl-NL"/>
                                      </w:rPr>
                                    </w:pPr>
                                    <w:r w:rsidRPr="00BC1657">
                                      <w:rPr>
                                        <w:position w:val="-10"/>
                                        <w:lang w:val="nl-NL"/>
                                      </w:rPr>
                                      <w:object w:dxaOrig="3159" w:dyaOrig="300" w14:anchorId="14F3E0C5">
                                        <v:shape id="_x0000_i1050" type="#_x0000_t75" style="width:158.25pt;height:15pt" o:ole="">
                                          <v:imagedata r:id="rId55" o:title=""/>
                                        </v:shape>
                                        <o:OLEObject Type="Embed" ProgID="Equation.DSMT4" ShapeID="_x0000_i1050" DrawAspect="Content" ObjectID="_1685729753" r:id="rId56"/>
                                      </w:object>
                                    </w:r>
                                  </w:p>
                                  <w:p w14:paraId="5D1315E3" w14:textId="77777777" w:rsidR="00131218" w:rsidRPr="00DF09E7" w:rsidRDefault="00131218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280" w:dyaOrig="580" w14:anchorId="0C804894">
                                        <v:shape id="_x0000_i1051" type="#_x0000_t75" style="width:163.5pt;height:29.25pt" o:ole="">
                                          <v:imagedata r:id="rId57" o:title=""/>
                                        </v:shape>
                                        <o:OLEObject Type="Embed" ProgID="Equation.DSMT4" ShapeID="_x0000_i1051" DrawAspect="Content" ObjectID="_1685729754" r:id="rId58"/>
                                      </w:object>
                                    </w:r>
                                  </w:p>
                                  <w:p w14:paraId="572174FB" w14:textId="257B1857" w:rsidR="00DF09E7" w:rsidRPr="00D44B9C" w:rsidRDefault="00ED000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position w:val="-22"/>
                                        <w:lang w:val="nl-NL"/>
                                      </w:rPr>
                                      <w:object w:dxaOrig="3340" w:dyaOrig="580" w14:anchorId="356D48D5">
                                        <v:shape id="_x0000_i1052" type="#_x0000_t75" style="width:167.25pt;height:29.25pt" o:ole="">
                                          <v:imagedata r:id="rId59" o:title=""/>
                                        </v:shape>
                                        <o:OLEObject Type="Embed" ProgID="Equation.DSMT4" ShapeID="_x0000_i1052" DrawAspect="Content" ObjectID="_1685729755" r:id="rId60"/>
                                      </w:object>
                                    </w:r>
                                  </w:p>
                                  <w:p w14:paraId="7D1A49AF" w14:textId="77777777" w:rsidR="00D44B9C" w:rsidRPr="00ED000C" w:rsidRDefault="00ED000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60" w:dyaOrig="580" w14:anchorId="1B204DD1">
                                        <v:shape id="_x0000_i1053" type="#_x0000_t75" style="width:153pt;height:29.25pt" o:ole="">
                                          <v:imagedata r:id="rId61" o:title=""/>
                                        </v:shape>
                                        <o:OLEObject Type="Embed" ProgID="Equation.DSMT4" ShapeID="_x0000_i1053" DrawAspect="Content" ObjectID="_1685729756" r:id="rId62"/>
                                      </w:object>
                                    </w:r>
                                  </w:p>
                                  <w:p w14:paraId="0AFBE020" w14:textId="0153C868" w:rsidR="00ED000C" w:rsidRPr="00131218" w:rsidRDefault="00ED000C" w:rsidP="00360BA5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ind w:left="642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 w:rsidRPr="00BC1657">
                                      <w:rPr>
                                        <w:rFonts w:ascii="Palatino Linotype" w:hAnsi="Palatino Linotype"/>
                                        <w:position w:val="-22"/>
                                        <w:sz w:val="21"/>
                                        <w:szCs w:val="21"/>
                                        <w:lang w:val="nl-NL"/>
                                      </w:rPr>
                                      <w:object w:dxaOrig="3040" w:dyaOrig="580" w14:anchorId="019E4DE8">
                                        <v:shape id="_x0000_i1054" type="#_x0000_t75" style="width:152.25pt;height:29.25pt" o:ole="">
                                          <v:imagedata r:id="rId63" o:title=""/>
                                        </v:shape>
                                        <o:OLEObject Type="Embed" ProgID="Equation.DSMT4" ShapeID="_x0000_i1054" DrawAspect="Content" ObjectID="_1685729757" r:id="rId64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12BAD01" w14:textId="77777777" w:rsidR="00131218" w:rsidRDefault="00131218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6F2F334E" w14:textId="77777777" w:rsidR="004C56B6" w:rsidRPr="0069435F" w:rsidRDefault="004C56B6" w:rsidP="00E9420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55409A62" w14:textId="6F632B08" w:rsidR="005D5C65" w:rsidRPr="00AE2F62" w:rsidRDefault="005D5C65" w:rsidP="00E9420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9D22A88" w14:textId="77777777" w:rsidR="005D5C65" w:rsidRPr="009A7228" w:rsidRDefault="005D5C65" w:rsidP="00E9420D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5D5C65" w:rsidRDefault="005D5C65" w:rsidP="00E9420D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5D5C65" w:rsidRDefault="005D5C6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5D5C65" w:rsidRDefault="005D5C65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6.5pt;height:568.65pt;mso-position-horizontal-relative:char;mso-position-vertical-relative:line" coordorigin="-584,-109" coordsize="65595,39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">
                <v:shape id="Rectangle: Diagonal Corners Rounded 244" o:spid="_x0000_s1071" style="position:absolute;width:65011;height:39025;visibility:visible;mso-wrap-style:square;v-text-anchor:middle" coordsize="6501130,39026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" adj="-11796480,,5400" path="m36958,l6397789,v57074,,103341,46267,103341,103341l6501130,3865659v,20411,-16547,36958,-36958,36958l103341,3902617c46267,3902617,,3856350,,3799276l,36958c,16547,16547,,3695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6958,0;6397789,0;6501130,103341;6501130,3865659;6464172,3902617;103341,3902617;0,3799276;0,36958;36958,0" o:connectangles="0,0,0,0,0,0,0,0,0" textboxrect="0,0,6501130,3902617"/>
                  <v:textbox>
                    <w:txbxContent>
                      <w:p w14:paraId="562B948E" w14:textId="571E5626" w:rsidR="00131218" w:rsidRPr="00131218" w:rsidRDefault="00131218" w:rsidP="00360BA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2B84E65" w14:textId="30EFD07F" w:rsidR="00F2792A" w:rsidRPr="00A96BEC" w:rsidRDefault="00F2792A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Yu Gothic" w:eastAsia="Yu Gothic" w:hAnsi="Yu Gothic" w:cs="Chu Van An" w:hint="eastAsia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  <w:t>➊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993994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sinx = a</w:t>
                        </w:r>
                      </w:p>
                      <w:p w14:paraId="53A46676" w14:textId="1AAB2215" w:rsidR="00F2792A" w:rsidRPr="00DB49F0" w:rsidRDefault="00F2792A" w:rsidP="00360BA5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A76B257">
                            <v:shape id="_x0000_i1025" type="#_x0000_t75" style="width:14.25pt;height:18pt" o:ole="">
                              <v:imagedata r:id="rId9" o:title=""/>
                            </v:shape>
                            <o:OLEObject Type="Embed" ProgID="Equation.DSMT4" ShapeID="_x0000_i1025" DrawAspect="Content" ObjectID="_1685729728" r:id="rId65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="00AF24C9"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5105CBA9" w14:textId="6FCE3ADD" w:rsidR="00AF24C9" w:rsidRPr="00AF24C9" w:rsidRDefault="00F2792A" w:rsidP="00360BA5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6A484C1">
                            <v:shape id="_x0000_i1026" type="#_x0000_t75" style="width:14.25pt;height:18pt" o:ole="">
                              <v:imagedata r:id="rId9" o:title=""/>
                            </v:shape>
                            <o:OLEObject Type="Embed" ProgID="Equation.DSMT4" ShapeID="_x0000_i1026" DrawAspect="Content" ObjectID="_1685729729" r:id="rId66"/>
                          </w:objec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1: 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Phương trình: 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 w:rsid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F24C9" w:rsidRPr="00AF24C9">
                          <w:rPr>
                            <w:position w:val="-36"/>
                          </w:rPr>
                          <w:object w:dxaOrig="3440" w:dyaOrig="840" w14:anchorId="186BB0F4">
                            <v:shape id="_x0000_i1027" type="#_x0000_t75" style="width:151.5pt;height:41.25pt" o:ole="">
                              <v:imagedata r:id="rId12" o:title=""/>
                            </v:shape>
                            <o:OLEObject Type="Embed" ProgID="Equation.DSMT4" ShapeID="_x0000_i1027" DrawAspect="Content" ObjectID="_1685729730" r:id="rId67"/>
                          </w:object>
                        </w:r>
                      </w:p>
                      <w:p w14:paraId="3ED02FE2" w14:textId="1B9E3380" w:rsidR="00F2792A" w:rsidRPr="00A96BEC" w:rsidRDefault="008A1761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C00000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❷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.</w:t>
                        </w:r>
                        <w:r w:rsidR="00F2792A" w:rsidRPr="00AC3610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53C9C206" w14:textId="1971E7DE" w:rsidR="00F2792A" w:rsidRPr="00F10CAD" w:rsidRDefault="00F2792A" w:rsidP="00360BA5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sinf(x) = sing(x) </w:t>
                        </w:r>
                        <w:r w:rsidRPr="00A96BEC">
                          <w:rPr>
                            <w:szCs w:val="24"/>
                          </w:rPr>
                          <w:sym w:font="Symbol" w:char="F0DB"/>
                        </w:r>
                        <w:r w:rsidRPr="00F10CAD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28"/>
                          </w:rPr>
                          <w:object w:dxaOrig="2920" w:dyaOrig="680" w14:anchorId="3085AF17">
                            <v:shape id="_x0000_i1028" type="#_x0000_t75" style="width:128.25pt;height:33.75pt" o:ole="">
                              <v:imagedata r:id="rId14" o:title=""/>
                            </v:shape>
                            <o:OLEObject Type="Embed" ProgID="Equation.DSMT4" ShapeID="_x0000_i1028" DrawAspect="Content" ObjectID="_1685729731" r:id="rId68"/>
                          </w:object>
                        </w:r>
                        <w:r w:rsidR="001B178C" w:rsidRPr="001B178C">
                          <w:rPr>
                            <w:color w:val="0000CC"/>
                          </w:rPr>
                          <w:t xml:space="preserve">, </w:t>
                        </w:r>
                        <w:r w:rsidR="001B178C"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="001B178C"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Radian</w:t>
                        </w:r>
                      </w:p>
                      <w:p w14:paraId="7E25409C" w14:textId="6A7F8875" w:rsidR="00F2792A" w:rsidRPr="00F260A3" w:rsidRDefault="00F2792A" w:rsidP="00360BA5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sinx = sin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A7693D" w:rsidRPr="00F260A3">
                          <w:rPr>
                            <w:i/>
                            <w:position w:val="-34"/>
                          </w:rPr>
                          <w:object w:dxaOrig="2880" w:dyaOrig="800" w14:anchorId="139ACA11">
                            <v:shape id="_x0000_i1029" type="#_x0000_t75" style="width:116.25pt;height:37.5pt" o:ole="">
                              <v:imagedata r:id="rId16" o:title=""/>
                            </v:shape>
                            <o:OLEObject Type="Embed" ProgID="Equation.DSMT4" ShapeID="_x0000_i1029" DrawAspect="Content" ObjectID="_1685729732" r:id="rId69"/>
                          </w:object>
                        </w:r>
                        <w:r w:rsidR="001B178C">
                          <w:rPr>
                            <w:i/>
                          </w:rPr>
                          <w:t xml:space="preserve">, </w:t>
                        </w:r>
                        <w:r w:rsidR="001B178C" w:rsidRPr="001B178C">
                          <w:rPr>
                            <w:i/>
                            <w:color w:val="0000CC"/>
                          </w:rPr>
                          <w:t>gi</w:t>
                        </w:r>
                        <w:r w:rsidR="001B178C" w:rsidRPr="001B178C">
                          <w:rPr>
                            <w:rFonts w:ascii="Calibri" w:hAnsi="Calibri" w:cs="Calibri"/>
                            <w:i/>
                            <w:color w:val="0000CC"/>
                          </w:rPr>
                          <w:t>ả thiết cho theo đơn vị độ</w:t>
                        </w:r>
                      </w:p>
                      <w:p w14:paraId="762C981B" w14:textId="6F140C77" w:rsidR="00F2792A" w:rsidRDefault="008A1761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❸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 w:rsidR="00F2792A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55"/>
                          <w:gridCol w:w="5199"/>
                        </w:tblGrid>
                        <w:tr w:rsidR="004C56B6" w14:paraId="797B3697" w14:textId="77777777" w:rsidTr="00301A14">
                          <w:tc>
                            <w:tcPr>
                              <w:tcW w:w="4555" w:type="dxa"/>
                            </w:tcPr>
                            <w:p w14:paraId="389F76AE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6411601">
                                  <v:shape id="_x0000_i1030" type="#_x0000_t75" style="width:12pt;height:33pt" o:ole="">
                                    <v:imagedata r:id="rId18" o:title=""/>
                                  </v:shape>
                                  <o:OLEObject Type="Embed" ProgID="Equation.DSMT4" ShapeID="_x0000_i1030" DrawAspect="Content" ObjectID="_1685729733" r:id="rId70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5898D5C3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9F5E003">
                                  <v:shape id="_x0000_i1031" type="#_x0000_t75" style="width:12pt;height:33pt" o:ole="">
                                    <v:imagedata r:id="rId18" o:title=""/>
                                  </v:shape>
                                  <o:OLEObject Type="Embed" ProgID="Equation.DSMT4" ShapeID="_x0000_i1031" DrawAspect="Content" ObjectID="_1685729734" r:id="rId71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7A4D90E6" w14:textId="77777777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sinx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6008CC87" w14:textId="77777777" w:rsidR="004C56B6" w:rsidRDefault="004C56B6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798A2F44" w14:textId="545FDDA4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="00D1245B"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 xml:space="preserve">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 w:rsidR="00FA0CB6"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0FB4D1DA">
                                  <v:shape id="_x0000_i1032" type="#_x0000_t75" style="width:12pt;height:33pt" o:ole="">
                                    <v:imagedata r:id="rId18" o:title=""/>
                                  </v:shape>
                                  <o:OLEObject Type="Embed" ProgID="Equation.DSMT4" ShapeID="_x0000_i1032" DrawAspect="Content" ObjectID="_1685729735" r:id="rId72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45442E40" w14:textId="34A1754B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–1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– </w:t>
                              </w:r>
                              <w:r w:rsidRPr="00A96BEC">
                                <w:rPr>
                                  <w:position w:val="-24"/>
                                </w:rPr>
                                <w:object w:dxaOrig="240" w:dyaOrig="660" w14:anchorId="26E3503E">
                                  <v:shape id="_x0000_i1033" type="#_x0000_t75" style="width:12pt;height:33pt" o:ole="">
                                    <v:imagedata r:id="rId18" o:title=""/>
                                  </v:shape>
                                  <o:OLEObject Type="Embed" ProgID="Equation.DSMT4" ShapeID="_x0000_i1033" DrawAspect="Content" ObjectID="_1685729736" r:id="rId73"/>
                                </w:objec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k2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63AF327A" w14:textId="788B1FE6" w:rsidR="004C56B6" w:rsidRPr="00F10CAD" w:rsidRDefault="004C56B6" w:rsidP="0013121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 xml:space="preserve">. 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>sin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0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u</w:t>
                              </w:r>
                              <w:r w:rsidRPr="00F10CA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= k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4C9B3634" w14:textId="77777777" w:rsidR="004C56B6" w:rsidRDefault="004C56B6" w:rsidP="0013121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</w:tc>
                        </w:tr>
                        <w:tr w:rsidR="00301A14" w14:paraId="7BD1D5CE" w14:textId="77777777" w:rsidTr="00301A14">
                          <w:trPr>
                            <w:trHeight w:val="4156"/>
                          </w:trPr>
                          <w:tc>
                            <w:tcPr>
                              <w:tcW w:w="4555" w:type="dxa"/>
                            </w:tcPr>
                            <w:p w14:paraId="08E0A14F" w14:textId="77777777" w:rsidR="008856C9" w:rsidRDefault="00C1207B" w:rsidP="008856C9">
                              <w:pP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8856C9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 xml:space="preserve"> </w:t>
                              </w:r>
                              <w:r w:rsidR="00131218" w:rsidRPr="008856C9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❹</w:t>
                              </w:r>
                              <w:r w:rsidR="00131218" w:rsidRPr="008856C9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 w:rsidR="00131218" w:rsidRPr="008856C9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  <w:r w:rsidR="00131218"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2E57C5DB" w14:textId="5BC753A4" w:rsidR="00131218" w:rsidRPr="008856C9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680" w:dyaOrig="340" w14:anchorId="45DC1067">
                                  <v:shape id="_x0000_i1034" type="#_x0000_t75" style="width:84pt;height:17.25pt" o:ole="">
                                    <v:imagedata r:id="rId23" o:title=""/>
                                  </v:shape>
                                  <o:OLEObject Type="Embed" ProgID="Equation.DSMT4" ShapeID="_x0000_i1034" DrawAspect="Content" ObjectID="_1685729737" r:id="rId74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,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220" w:dyaOrig="200" w14:anchorId="266E1C8F">
                                  <v:shape id="_x0000_i1035" type="#_x0000_t75" style="width:10.5pt;height:10.5pt" o:ole="">
                                    <v:imagedata r:id="rId25" o:title=""/>
                                  </v:shape>
                                  <o:OLEObject Type="Embed" ProgID="Equation.DSMT4" ShapeID="_x0000_i1035" DrawAspect="Content" ObjectID="_1685729738" r:id="rId75"/>
                                </w:object>
                              </w:r>
                              <w:r w:rsidRPr="008856C9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 </w:t>
                              </w:r>
                            </w:p>
                            <w:p w14:paraId="784E356D" w14:textId="5E9923E6" w:rsidR="00131218" w:rsidRPr="00131218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340" w:dyaOrig="260" w14:anchorId="694A5BF5">
                                  <v:shape id="_x0000_i1036" type="#_x0000_t75" style="width:67.5pt;height:12.75pt" o:ole="">
                                    <v:imagedata r:id="rId27" o:title=""/>
                                  </v:shape>
                                  <o:OLEObject Type="Embed" ProgID="Equation.DSMT4" ShapeID="_x0000_i1036" DrawAspect="Content" ObjectID="_1685729739" r:id="rId76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     với mọi </w:t>
                              </w: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700" w:dyaOrig="580" w14:anchorId="64B6C72E">
                                  <v:shape id="_x0000_i1037" type="#_x0000_t75" style="width:35.25pt;height:29.25pt" o:ole="">
                                    <v:imagedata r:id="rId29" o:title=""/>
                                  </v:shape>
                                  <o:OLEObject Type="Embed" ProgID="Equation.DSMT4" ShapeID="_x0000_i1037" DrawAspect="Content" ObjectID="_1685729740" r:id="rId77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</w:t>
                              </w:r>
                            </w:p>
                            <w:p w14:paraId="6B6492C0" w14:textId="3C3F2C74" w:rsidR="00131218" w:rsidRPr="00131218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40" w:dyaOrig="620" w14:anchorId="53040F3E">
                                  <v:shape id="_x0000_i1038" type="#_x0000_t75" style="width:87pt;height:31.5pt" o:ole="">
                                    <v:imagedata r:id="rId31" o:title=""/>
                                  </v:shape>
                                  <o:OLEObject Type="Embed" ProgID="Equation.DSMT4" ShapeID="_x0000_i1038" DrawAspect="Content" ObjectID="_1685729741" r:id="rId78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780" w:dyaOrig="260" w14:anchorId="5DC9AE10">
                                  <v:shape id="_x0000_i1039" type="#_x0000_t75" style="width:39pt;height:12.75pt" o:ole="">
                                    <v:imagedata r:id="rId33" o:title=""/>
                                  </v:shape>
                                  <o:OLEObject Type="Embed" ProgID="Equation.DSMT4" ShapeID="_x0000_i1039" DrawAspect="Content" ObjectID="_1685729742" r:id="rId79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</w:t>
                              </w:r>
                            </w:p>
                            <w:p w14:paraId="0C5ECF35" w14:textId="626AF4D3" w:rsidR="00131218" w:rsidRPr="00131218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26"/>
                                  <w:lang w:val="nl-NL"/>
                                </w:rPr>
                                <w:object w:dxaOrig="1700" w:dyaOrig="620" w14:anchorId="1D279546">
                                  <v:shape id="_x0000_i1040" type="#_x0000_t75" style="width:84.75pt;height:31.5pt" o:ole="">
                                    <v:imagedata r:id="rId35" o:title=""/>
                                  </v:shape>
                                  <o:OLEObject Type="Embed" ProgID="Equation.DSMT4" ShapeID="_x0000_i1040" DrawAspect="Content" ObjectID="_1685729743" r:id="rId80"/>
                                </w:object>
                              </w:r>
                              <w:r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>,</w: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   với mọi </w:t>
                              </w: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660" w:dyaOrig="260" w14:anchorId="129662C4">
                                  <v:shape id="_x0000_i1041" type="#_x0000_t75" style="width:33pt;height:12.75pt" o:ole="">
                                    <v:imagedata r:id="rId37" o:title=""/>
                                  </v:shape>
                                  <o:OLEObject Type="Embed" ProgID="Equation.DSMT4" ShapeID="_x0000_i1041" DrawAspect="Content" ObjectID="_1685729744" r:id="rId81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  </w:t>
                              </w:r>
                            </w:p>
                            <w:p w14:paraId="610719E2" w14:textId="2EDD99D9" w:rsidR="00D44B9C" w:rsidRPr="00D44B9C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="00D44B9C"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265" w:dyaOrig="301" w14:anchorId="449C77D4">
                                  <v:shape id="_x0000_i1042" type="#_x0000_t75" style="width:163.5pt;height:15pt" o:ole="">
                                    <v:imagedata r:id="rId39" o:title=""/>
                                  </v:shape>
                                  <o:OLEObject Type="Embed" ProgID="Equation.DSMT4" ShapeID="_x0000_i1042" DrawAspect="Content" ObjectID="_1685729745" r:id="rId82"/>
                                </w:object>
                              </w:r>
                            </w:p>
                            <w:p w14:paraId="4FEA2755" w14:textId="77777777" w:rsidR="00D44B9C" w:rsidRPr="00D44B9C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533" w:dyaOrig="687" w14:anchorId="333BDD3D">
                                  <v:shape id="_x0000_i1043" type="#_x0000_t75" style="width:177pt;height:34.5pt" o:ole="">
                                    <v:imagedata r:id="rId41" o:title=""/>
                                  </v:shape>
                                  <o:OLEObject Type="Embed" ProgID="Equation.DSMT4" ShapeID="_x0000_i1043" DrawAspect="Content" ObjectID="_1685729746" r:id="rId83"/>
                                </w:object>
                              </w:r>
                            </w:p>
                            <w:p w14:paraId="10F7E388" w14:textId="613F05C4" w:rsidR="00131218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84" w:dyaOrig="687" w14:anchorId="21FF495D">
                                  <v:shape id="_x0000_i1044" type="#_x0000_t75" style="width:183.75pt;height:34.5pt" o:ole="">
                                    <v:imagedata r:id="rId43" o:title=""/>
                                  </v:shape>
                                  <o:OLEObject Type="Embed" ProgID="Equation.DSMT4" ShapeID="_x0000_i1044" DrawAspect="Content" ObjectID="_1685729747" r:id="rId84"/>
                                </w:object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</w:t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</w:r>
                              <w:r w:rsidR="00131218"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ab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5197" w:type="dxa"/>
                            </w:tcPr>
                            <w:p w14:paraId="4B4D1E95" w14:textId="77777777" w:rsidR="00D44B9C" w:rsidRPr="00131218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1800" w:dyaOrig="260" w14:anchorId="08BC69D3">
                                  <v:shape id="_x0000_i1045" type="#_x0000_t75" style="width:90pt;height:12.75pt" o:ole="">
                                    <v:imagedata r:id="rId45" o:title=""/>
                                  </v:shape>
                                  <o:OLEObject Type="Embed" ProgID="Equation.DSMT4" ShapeID="_x0000_i1045" DrawAspect="Content" ObjectID="_1685729748" r:id="rId85"/>
                                </w:object>
                              </w:r>
                            </w:p>
                            <w:p w14:paraId="689B0D39" w14:textId="77777777" w:rsidR="00D44B9C" w:rsidRPr="00131218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ind w:left="458" w:hanging="170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6"/>
                                  <w:lang w:val="nl-NL"/>
                                </w:rPr>
                                <w:object w:dxaOrig="4520" w:dyaOrig="340" w14:anchorId="3F3485AA">
                                  <v:shape id="_x0000_i1046" type="#_x0000_t75" style="width:226.5pt;height:17.25pt" o:ole="">
                                    <v:imagedata r:id="rId47" o:title=""/>
                                  </v:shape>
                                  <o:OLEObject Type="Embed" ProgID="Equation.DSMT4" ShapeID="_x0000_i1046" DrawAspect="Content" ObjectID="_1685729749" r:id="rId86"/>
                                </w:object>
                              </w:r>
                            </w:p>
                            <w:p w14:paraId="06B79FBA" w14:textId="1F572E68" w:rsidR="00D44B9C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 w:hanging="354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60" w:dyaOrig="580" w14:anchorId="5CF8A592">
                                  <v:shape id="_x0000_i1047" type="#_x0000_t75" style="width:82.5pt;height:29.25pt" o:ole="">
                                    <v:imagedata r:id="rId49" o:title=""/>
                                  </v:shape>
                                  <o:OLEObject Type="Embed" ProgID="Equation.DSMT4" ShapeID="_x0000_i1047" DrawAspect="Content" ObjectID="_1685729750" r:id="rId87"/>
                                </w:object>
                              </w:r>
                              <w:r w:rsidRPr="00131218"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  <w:t xml:space="preserve">  ;     </w:t>
                              </w:r>
                              <w:r w:rsidRPr="00BC1657">
                                <w:rPr>
                                  <w:rFonts w:ascii="Palatino Linotype" w:hAnsi="Palatino Linotype"/>
                                  <w:bCs/>
                                  <w:iCs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1680" w:dyaOrig="580" w14:anchorId="49F4B193">
                                  <v:shape id="_x0000_i1048" type="#_x0000_t75" style="width:84pt;height:29.25pt" o:ole="">
                                    <v:imagedata r:id="rId51" o:title=""/>
                                  </v:shape>
                                  <o:OLEObject Type="Embed" ProgID="Equation.DSMT4" ShapeID="_x0000_i1048" DrawAspect="Content" ObjectID="_1685729751" r:id="rId88"/>
                                </w:object>
                              </w:r>
                            </w:p>
                            <w:p w14:paraId="4C3A9FB1" w14:textId="748E008A" w:rsidR="00DF09E7" w:rsidRDefault="00DF09E7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240" w:dyaOrig="300" w14:anchorId="03DB73BE">
                                  <v:shape id="_x0000_i1049" type="#_x0000_t75" style="width:162pt;height:15pt" o:ole="">
                                    <v:imagedata r:id="rId53" o:title=""/>
                                  </v:shape>
                                  <o:OLEObject Type="Embed" ProgID="Equation.DSMT4" ShapeID="_x0000_i1049" DrawAspect="Content" ObjectID="_1685729752" r:id="rId89"/>
                                </w:object>
                              </w:r>
                            </w:p>
                            <w:p w14:paraId="5FE0D3B5" w14:textId="1993E1A2" w:rsidR="00131218" w:rsidRPr="00131218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rPr>
                                  <w:rFonts w:ascii="Palatino Linotype" w:hAnsi="Palatino Linotype"/>
                                  <w:bCs/>
                                  <w:iCs/>
                                  <w:sz w:val="21"/>
                                  <w:szCs w:val="21"/>
                                  <w:lang w:val="nl-NL"/>
                                </w:rPr>
                              </w:pPr>
                              <w:r w:rsidRPr="00BC1657">
                                <w:rPr>
                                  <w:position w:val="-10"/>
                                  <w:lang w:val="nl-NL"/>
                                </w:rPr>
                                <w:object w:dxaOrig="3159" w:dyaOrig="300" w14:anchorId="14F3E0C5">
                                  <v:shape id="_x0000_i1050" type="#_x0000_t75" style="width:158.25pt;height:15pt" o:ole="">
                                    <v:imagedata r:id="rId55" o:title=""/>
                                  </v:shape>
                                  <o:OLEObject Type="Embed" ProgID="Equation.DSMT4" ShapeID="_x0000_i1050" DrawAspect="Content" ObjectID="_1685729753" r:id="rId90"/>
                                </w:object>
                              </w:r>
                            </w:p>
                            <w:p w14:paraId="5D1315E3" w14:textId="77777777" w:rsidR="00131218" w:rsidRPr="00DF09E7" w:rsidRDefault="00131218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280" w:dyaOrig="580" w14:anchorId="0C804894">
                                  <v:shape id="_x0000_i1051" type="#_x0000_t75" style="width:163.5pt;height:29.25pt" o:ole="">
                                    <v:imagedata r:id="rId57" o:title=""/>
                                  </v:shape>
                                  <o:OLEObject Type="Embed" ProgID="Equation.DSMT4" ShapeID="_x0000_i1051" DrawAspect="Content" ObjectID="_1685729754" r:id="rId91"/>
                                </w:object>
                              </w:r>
                            </w:p>
                            <w:p w14:paraId="572174FB" w14:textId="257B1857" w:rsidR="00DF09E7" w:rsidRPr="00D44B9C" w:rsidRDefault="00ED000C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position w:val="-22"/>
                                  <w:lang w:val="nl-NL"/>
                                </w:rPr>
                                <w:object w:dxaOrig="3340" w:dyaOrig="580" w14:anchorId="356D48D5">
                                  <v:shape id="_x0000_i1052" type="#_x0000_t75" style="width:167.25pt;height:29.25pt" o:ole="">
                                    <v:imagedata r:id="rId59" o:title=""/>
                                  </v:shape>
                                  <o:OLEObject Type="Embed" ProgID="Equation.DSMT4" ShapeID="_x0000_i1052" DrawAspect="Content" ObjectID="_1685729755" r:id="rId92"/>
                                </w:object>
                              </w:r>
                            </w:p>
                            <w:p w14:paraId="7D1A49AF" w14:textId="77777777" w:rsidR="00D44B9C" w:rsidRPr="00ED000C" w:rsidRDefault="00ED000C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60" w:dyaOrig="580" w14:anchorId="1B204DD1">
                                  <v:shape id="_x0000_i1053" type="#_x0000_t75" style="width:153pt;height:29.25pt" o:ole="">
                                    <v:imagedata r:id="rId61" o:title=""/>
                                  </v:shape>
                                  <o:OLEObject Type="Embed" ProgID="Equation.DSMT4" ShapeID="_x0000_i1053" DrawAspect="Content" ObjectID="_1685729756" r:id="rId93"/>
                                </w:object>
                              </w:r>
                            </w:p>
                            <w:p w14:paraId="0AFBE020" w14:textId="0153C868" w:rsidR="00ED000C" w:rsidRPr="00131218" w:rsidRDefault="00ED000C" w:rsidP="00360BA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642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BC1657">
                                <w:rPr>
                                  <w:rFonts w:ascii="Palatino Linotype" w:hAnsi="Palatino Linotype"/>
                                  <w:position w:val="-22"/>
                                  <w:sz w:val="21"/>
                                  <w:szCs w:val="21"/>
                                  <w:lang w:val="nl-NL"/>
                                </w:rPr>
                                <w:object w:dxaOrig="3040" w:dyaOrig="580" w14:anchorId="019E4DE8">
                                  <v:shape id="_x0000_i1054" type="#_x0000_t75" style="width:152.25pt;height:29.25pt" o:ole="">
                                    <v:imagedata r:id="rId63" o:title=""/>
                                  </v:shape>
                                  <o:OLEObject Type="Embed" ProgID="Equation.DSMT4" ShapeID="_x0000_i1054" DrawAspect="Content" ObjectID="_1685729757" r:id="rId94"/>
                                </w:object>
                              </w:r>
                            </w:p>
                          </w:tc>
                        </w:tr>
                      </w:tbl>
                      <w:p w14:paraId="012BAD01" w14:textId="77777777" w:rsidR="00131218" w:rsidRDefault="00131218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6F2F334E" w14:textId="77777777" w:rsidR="004C56B6" w:rsidRPr="0069435F" w:rsidRDefault="004C56B6" w:rsidP="00E9420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55409A62" w14:textId="6F632B08" w:rsidR="005D5C65" w:rsidRPr="00AE2F62" w:rsidRDefault="005D5C65" w:rsidP="00E9420D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49D22A88" w14:textId="77777777" w:rsidR="005D5C65" w:rsidRPr="009A7228" w:rsidRDefault="005D5C65" w:rsidP="00E9420D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5D5C65" w:rsidRDefault="005D5C65" w:rsidP="00E9420D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5D5C65" w:rsidRDefault="005D5C6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584;top:-109;width:12353;height:1916" coordorigin="-584,-109" coordsize="12354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584;top:-109;width:11286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5D5C65" w:rsidRDefault="005D5C65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7303C3" w:rsidRDefault="00DA5956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56B159" wp14:editId="69906933">
                <wp:extent cx="6501145" cy="4968816"/>
                <wp:effectExtent l="0" t="0" r="13970" b="2286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4968816"/>
                          <a:chOff x="-15" y="-48329"/>
                          <a:chExt cx="6501145" cy="5365821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29"/>
                            <a:ext cx="6501130" cy="531752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5D5C65" w:rsidRDefault="005D5C65" w:rsidP="00360BA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DD5A902" w14:textId="6D925DE8" w:rsidR="00F74F32" w:rsidRPr="007B4A7C" w:rsidRDefault="00F74F32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="00E9420D"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7B4A7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Phương trình cosx = a</w:t>
                              </w:r>
                            </w:p>
                            <w:p w14:paraId="08C19A68" w14:textId="3951D492" w:rsidR="00F74F32" w:rsidRPr="009E1F43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02AB0C4">
                                  <v:shape id="_x0000_i1055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55" DrawAspect="Content" ObjectID="_1685729758" r:id="rId95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="00E9420D"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="00E9420D"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vô nghiệm</w:t>
                              </w:r>
                            </w:p>
                            <w:p w14:paraId="064D31D2" w14:textId="63EDD538" w:rsidR="00F74F32" w:rsidRPr="009E1F43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0CC26A5">
                                  <v:shape id="_x0000_i1056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56" DrawAspect="Content" ObjectID="_1685729759" r:id="rId96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="00E9420D"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 w:rsidR="00E9420D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="00E9420D" w:rsidRPr="00AF24C9">
                                <w:rPr>
                                  <w:position w:val="-36"/>
                                </w:rPr>
                                <w:object w:dxaOrig="3300" w:dyaOrig="840" w14:anchorId="6581CEF2">
                                  <v:shape id="_x0000_i1057" type="#_x0000_t75" style="width:145.5pt;height:41.25pt" o:ole="">
                                    <v:imagedata r:id="rId97" o:title=""/>
                                  </v:shape>
                                  <o:OLEObject Type="Embed" ProgID="Equation.DSMT4" ShapeID="_x0000_i1057" DrawAspect="Content" ObjectID="_1685729760" r:id="rId98"/>
                                </w:object>
                              </w:r>
                            </w:p>
                            <w:p w14:paraId="1BD17A58" w14:textId="0625EC61" w:rsidR="00F74F32" w:rsidRPr="007B4A7C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7B4A7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4E4F3D16" w14:textId="77777777" w:rsidR="00F74F32" w:rsidRPr="009E1F43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cosf(x) = cosg(x)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g(x) + k2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0E75AE5" w14:textId="77777777" w:rsidR="00F74F32" w:rsidRPr="009E1F43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cosx = cos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= </w:t>
                              </w:r>
                              <w:r w:rsidRPr="007B4A7C">
                                <w:sym w:font="Symbol" w:char="F0B1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62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k360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7B4A7C">
                                <w:sym w:font="Symbol" w:char="F0CE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696DE3A" w14:textId="63CF6EFB" w:rsidR="00F74F32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1"/>
                              </w:tblGrid>
                              <w:tr w:rsidR="00E9420D" w14:paraId="4C614586" w14:textId="77777777" w:rsidTr="00ED000C">
                                <w:tc>
                                  <w:tcPr>
                                    <w:tcW w:w="4889" w:type="dxa"/>
                                  </w:tcPr>
                                  <w:p w14:paraId="3F12C083" w14:textId="77777777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4D704073" w14:textId="77777777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59F16CCC" w14:textId="15E07C45" w:rsidR="00E9420D" w:rsidRDefault="00E9420D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cosx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3FC9E2E8">
                                        <v:shape id="_x0000_i1058" type="#_x0000_t75" style="width:12pt;height:33pt" o:ole="">
                                          <v:imagedata r:id="rId99" o:title=""/>
                                        </v:shape>
                                        <o:OLEObject Type="Embed" ProgID="Equation.DSMT4" ShapeID="_x0000_i1058" DrawAspect="Content" ObjectID="_1685729761" r:id="rId100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1" w:type="dxa"/>
                                  </w:tcPr>
                                  <w:p w14:paraId="7239B676" w14:textId="567B1031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2B19B4B8" w14:textId="249506B5" w:rsidR="00E9420D" w:rsidRPr="009E1F43" w:rsidRDefault="00E9420D" w:rsidP="00E9420D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–1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sym w:font="Symbol" w:char="F070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k2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  <w:p w14:paraId="1E7011A2" w14:textId="288F208D" w:rsidR="00E9420D" w:rsidRDefault="00E9420D" w:rsidP="005B299F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cos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7B4A7C">
                                      <w:sym w:font="Symbol" w:char="F0DB"/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7B4A7C">
                                      <w:rPr>
                                        <w:position w:val="-24"/>
                                      </w:rPr>
                                      <w:object w:dxaOrig="240" w:dyaOrig="660" w14:anchorId="45A1FB7D">
                                        <v:shape id="_x0000_i1059" type="#_x0000_t75" style="width:12pt;height:33pt" o:ole="">
                                          <v:imagedata r:id="rId99" o:title=""/>
                                        </v:shape>
                                        <o:OLEObject Type="Embed" ProgID="Equation.DSMT4" ShapeID="_x0000_i1059" DrawAspect="Content" ObjectID="_1685729762" r:id="rId101"/>
                                      </w:object>
                                    </w:r>
                                    <w:r w:rsidRPr="009E1F4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7B4A7C"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091C976B" w14:textId="77777777" w:rsidR="00ED000C" w:rsidRDefault="00ED000C" w:rsidP="00ED00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hAnsi="Cambria Math" w:cs="Chu Van An"/>
                                  <w:bCs/>
                                  <w:iCs/>
                                  <w:color w:val="FF0000"/>
                                </w:rPr>
                                <w:t>❹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C00000"/>
                                </w:rPr>
                                <w:t xml:space="preserve">.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Công thức cơ bản:</w:t>
                              </w:r>
                            </w:p>
                            <w:tbl>
                              <w:tblPr>
                                <w:tblStyle w:val="TableGrid"/>
                                <w:tblW w:w="9835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17"/>
                                <w:gridCol w:w="4918"/>
                              </w:tblGrid>
                              <w:tr w:rsidR="00ED000C" w14:paraId="4904A299" w14:textId="77777777" w:rsidTr="00456018">
                                <w:trPr>
                                  <w:trHeight w:val="1512"/>
                                </w:trPr>
                                <w:tc>
                                  <w:tcPr>
                                    <w:tcW w:w="4917" w:type="dxa"/>
                                  </w:tcPr>
                                  <w:p w14:paraId="28E99BFE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4"/>
                                      </w:rPr>
                                      <w:object w:dxaOrig="3633" w:dyaOrig="301" w14:anchorId="2E79EBB2">
                                        <v:shape id="_x0000_i1060" type="#_x0000_t75" style="width:181.5pt;height:15pt" o:ole="">
                                          <v:imagedata r:id="rId102" o:title=""/>
                                        </v:shape>
                                        <o:OLEObject Type="Embed" ProgID="Equation.DSMT4" ShapeID="_x0000_i1060" DrawAspect="Content" ObjectID="_1685729763" r:id="rId103"/>
                                      </w:object>
                                    </w:r>
                                  </w:p>
                                  <w:p w14:paraId="25123AFD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  <w:szCs w:val="24"/>
                                      </w:rPr>
                                      <w:object w:dxaOrig="3633" w:dyaOrig="687" w14:anchorId="1653E2A9">
                                        <v:shape id="_x0000_i1061" type="#_x0000_t75" style="width:181.5pt;height:34.5pt" o:ole="">
                                          <v:imagedata r:id="rId104" o:title=""/>
                                        </v:shape>
                                        <o:OLEObject Type="Embed" ProgID="Equation.DSMT4" ShapeID="_x0000_i1061" DrawAspect="Content" ObjectID="_1685729764" r:id="rId105"/>
                                      </w:object>
                                    </w:r>
                                  </w:p>
                                  <w:p w14:paraId="476DBBF9" w14:textId="77777777" w:rsidR="00ED000C" w:rsidRPr="00ED000C" w:rsidRDefault="00ED000C" w:rsidP="00ED00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18" w:type="dxa"/>
                                  </w:tcPr>
                                  <w:p w14:paraId="57D124E9" w14:textId="77777777" w:rsidR="00ED000C" w:rsidRPr="00ED000C" w:rsidRDefault="00ED000C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Yu Mincho" w:hAnsi="Cambria Math" w:cs="Chu Van An"/>
                                        <w:iCs/>
                                        <w:color w:val="0000CC"/>
                                        <w:sz w:val="24"/>
                                      </w:rPr>
                                      <w:t>③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26"/>
                                      </w:rPr>
                                      <w:object w:dxaOrig="3720" w:dyaOrig="680" w14:anchorId="2B2B1C73">
                                        <v:shape id="_x0000_i1062" type="#_x0000_t75" style="width:180.75pt;height:33pt" o:ole="">
                                          <v:imagedata r:id="rId106" o:title=""/>
                                        </v:shape>
                                        <o:OLEObject Type="Embed" ProgID="Equation.DSMT4" ShapeID="_x0000_i1062" DrawAspect="Content" ObjectID="_1685729765" r:id="rId107"/>
                                      </w:object>
                                    </w:r>
                                  </w:p>
                                  <w:p w14:paraId="0D81D63D" w14:textId="77777777" w:rsidR="00ED000C" w:rsidRPr="00ED000C" w:rsidRDefault="00ED000C" w:rsidP="00ED000C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D000C">
                                      <w:rPr>
                                        <w:rFonts w:ascii="Cambria Math" w:eastAsia="Yu Mincho" w:hAnsi="Cambria Math" w:cs="Cambria Math"/>
                                        <w:iCs/>
                                        <w:color w:val="0000CC"/>
                                        <w:sz w:val="24"/>
                                      </w:rPr>
                                      <w:t>④</w:t>
                                    </w:r>
                                    <w:r w:rsidRPr="00ED000C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ED000C">
                                      <w:rPr>
                                        <w:rFonts w:ascii="Chu Van An" w:hAnsi="Chu Van An" w:cs="Chu Van An"/>
                                        <w:position w:val="-30"/>
                                      </w:rPr>
                                      <w:object w:dxaOrig="3920" w:dyaOrig="720" w14:anchorId="2FEF4451">
                                        <v:shape id="_x0000_i1063" type="#_x0000_t75" style="width:186pt;height:34.5pt" o:ole="">
                                          <v:imagedata r:id="rId108" o:title=""/>
                                        </v:shape>
                                        <o:OLEObject Type="Embed" ProgID="Equation.DSMT4" ShapeID="_x0000_i1063" DrawAspect="Content" ObjectID="_1685729766" r:id="rId10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EB65197" w14:textId="77777777" w:rsidR="00E9420D" w:rsidRPr="0069435F" w:rsidRDefault="00E9420D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</w:p>
                            <w:p w14:paraId="1B15880C" w14:textId="75D9D0C3" w:rsidR="005D5C65" w:rsidRPr="00F74F32" w:rsidRDefault="005D5C65" w:rsidP="00F74F32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C3F66DB" w14:textId="77777777" w:rsidR="005D5C65" w:rsidRPr="009A7228" w:rsidRDefault="005D5C65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5992E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264D2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E0D0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9E825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FC495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535F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450008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01EF39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72F8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B4969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016F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13E3A7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11354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135430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5833E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C547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D196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7C001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391.25pt;mso-position-horizontal-relative:char;mso-position-vertical-relative:line" coordorigin=",-483" coordsize="65011,53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">
                <v:shape id="Rectangle: Diagonal Corners Rounded 460" o:spid="_x0000_s1076" style="position:absolute;width:65011;height:53174;visibility:visible;mso-wrap-style:square;v-text-anchor:middle" coordsize="6501130,53175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" adj="-11796480,,5400" path="m50357,l6360322,v77766,,140808,63042,140808,140808l6501130,5267164v,27811,-22546,50357,-50357,50357l140808,5317521c63042,5317521,,5254479,,5176713l,50357c,22546,22546,,50357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50357,0;6360322,0;6501130,140808;6501130,5267164;6450773,5317521;140808,5317521;0,5176713;0,50357;50357,0" o:connectangles="0,0,0,0,0,0,0,0,0" textboxrect="0,0,6501130,5317521"/>
                  <v:textbox>
                    <w:txbxContent>
                      <w:p w14:paraId="038FC7CC" w14:textId="77777777" w:rsidR="005D5C65" w:rsidRDefault="005D5C65" w:rsidP="00360BA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DD5A902" w14:textId="6D925DE8" w:rsidR="00F74F32" w:rsidRPr="007B4A7C" w:rsidRDefault="00F74F32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 </w:t>
                        </w:r>
                        <w:r w:rsidR="00E9420D"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7B4A7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Phương trình cosx = a</w:t>
                        </w:r>
                      </w:p>
                      <w:p w14:paraId="08C19A68" w14:textId="3951D492" w:rsidR="00F74F32" w:rsidRPr="009E1F43" w:rsidRDefault="00F74F32" w:rsidP="00360BA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rPr>
                            <w:position w:val="-8"/>
                          </w:rPr>
                          <w:object w:dxaOrig="279" w:dyaOrig="360" w14:anchorId="402AB0C4">
                            <v:shape id="_x0000_i1055" type="#_x0000_t75" style="width:14.25pt;height:18pt" o:ole="">
                              <v:imagedata r:id="rId9" o:title=""/>
                            </v:shape>
                            <o:OLEObject Type="Embed" ProgID="Equation.DSMT4" ShapeID="_x0000_i1055" DrawAspect="Content" ObjectID="_1685729758" r:id="rId110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="00E9420D"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P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="00E9420D"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vô nghiệm</w:t>
                        </w:r>
                      </w:p>
                      <w:p w14:paraId="064D31D2" w14:textId="63EDD538" w:rsidR="00F74F32" w:rsidRPr="009E1F43" w:rsidRDefault="00F74F32" w:rsidP="00360BA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40CC26A5">
                            <v:shape id="_x0000_i1056" type="#_x0000_t75" style="width:14.25pt;height:18pt" o:ole="">
                              <v:imagedata r:id="rId9" o:title=""/>
                            </v:shape>
                            <o:OLEObject Type="Embed" ProgID="Equation.DSMT4" ShapeID="_x0000_i1056" DrawAspect="Content" ObjectID="_1685729759" r:id="rId111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="00E9420D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="00E9420D"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 w:rsidR="00E9420D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="00E9420D" w:rsidRPr="00AF24C9">
                          <w:rPr>
                            <w:position w:val="-36"/>
                          </w:rPr>
                          <w:object w:dxaOrig="3300" w:dyaOrig="840" w14:anchorId="6581CEF2">
                            <v:shape id="_x0000_i1057" type="#_x0000_t75" style="width:145.5pt;height:41.25pt" o:ole="">
                              <v:imagedata r:id="rId97" o:title=""/>
                            </v:shape>
                            <o:OLEObject Type="Embed" ProgID="Equation.DSMT4" ShapeID="_x0000_i1057" DrawAspect="Content" ObjectID="_1685729760" r:id="rId112"/>
                          </w:object>
                        </w:r>
                      </w:p>
                      <w:p w14:paraId="1BD17A58" w14:textId="0625EC61" w:rsidR="00F74F32" w:rsidRPr="007B4A7C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7B4A7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4E4F3D16" w14:textId="77777777" w:rsidR="00F74F32" w:rsidRPr="009E1F43" w:rsidRDefault="00F74F32" w:rsidP="00360BA5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cosf(x) = cosg(x)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g(x) + k2</w:t>
                        </w:r>
                        <w:r w:rsidRPr="007B4A7C">
                          <w:sym w:font="Symbol" w:char="F070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0E75AE5" w14:textId="77777777" w:rsidR="00F74F32" w:rsidRPr="009E1F43" w:rsidRDefault="00F74F32" w:rsidP="00360BA5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cosx = cos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DB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= </w:t>
                        </w:r>
                        <w:r w:rsidRPr="007B4A7C">
                          <w:sym w:font="Symbol" w:char="F0B1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62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k360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7B4A7C">
                          <w:sym w:font="Symbol" w:char="F0CE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696DE3A" w14:textId="63CF6EFB" w:rsidR="00F74F32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1"/>
                        </w:tblGrid>
                        <w:tr w:rsidR="00E9420D" w14:paraId="4C614586" w14:textId="77777777" w:rsidTr="00ED000C">
                          <w:tc>
                            <w:tcPr>
                              <w:tcW w:w="4889" w:type="dxa"/>
                            </w:tcPr>
                            <w:p w14:paraId="3F12C083" w14:textId="77777777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4D704073" w14:textId="77777777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59F16CCC" w14:textId="15E07C45" w:rsidR="00E9420D" w:rsidRDefault="00E9420D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cosx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3FC9E2E8">
                                  <v:shape id="_x0000_i1058" type="#_x0000_t75" style="width:12pt;height:33pt" o:ole="">
                                    <v:imagedata r:id="rId99" o:title=""/>
                                  </v:shape>
                                  <o:OLEObject Type="Embed" ProgID="Equation.DSMT4" ShapeID="_x0000_i1058" DrawAspect="Content" ObjectID="_1685729761" r:id="rId113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1" w:type="dxa"/>
                            </w:tcPr>
                            <w:p w14:paraId="7239B676" w14:textId="567B1031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2B19B4B8" w14:textId="249506B5" w:rsidR="00E9420D" w:rsidRPr="009E1F43" w:rsidRDefault="00E9420D" w:rsidP="00E9420D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–1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sym w:font="Symbol" w:char="F070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k2</w:t>
                              </w:r>
                              <w:r w:rsidRPr="007B4A7C">
                                <w:sym w:font="Symbol" w:char="F070"/>
                              </w:r>
                            </w:p>
                            <w:p w14:paraId="1E7011A2" w14:textId="288F208D" w:rsidR="00E9420D" w:rsidRDefault="00E9420D" w:rsidP="005B299F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cos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7B4A7C">
                                <w:sym w:font="Symbol" w:char="F0DB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7B4A7C">
                                <w:rPr>
                                  <w:position w:val="-24"/>
                                </w:rPr>
                                <w:object w:dxaOrig="240" w:dyaOrig="660" w14:anchorId="45A1FB7D">
                                  <v:shape id="_x0000_i1059" type="#_x0000_t75" style="width:12pt;height:33pt" o:ole="">
                                    <v:imagedata r:id="rId99" o:title=""/>
                                  </v:shape>
                                  <o:OLEObject Type="Embed" ProgID="Equation.DSMT4" ShapeID="_x0000_i1059" DrawAspect="Content" ObjectID="_1685729762" r:id="rId114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7B4A7C"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091C976B" w14:textId="77777777" w:rsidR="00ED000C" w:rsidRDefault="00ED000C" w:rsidP="00ED00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hAnsi="Cambria Math" w:cs="Chu Van An"/>
                            <w:bCs/>
                            <w:iCs/>
                            <w:color w:val="FF0000"/>
                          </w:rPr>
                          <w:t>❹</w:t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C00000"/>
                          </w:rPr>
                          <w:t xml:space="preserve">. </w:t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Công thức cơ bản:</w:t>
                        </w:r>
                      </w:p>
                      <w:tbl>
                        <w:tblPr>
                          <w:tblStyle w:val="TableGrid"/>
                          <w:tblW w:w="9835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17"/>
                          <w:gridCol w:w="4918"/>
                        </w:tblGrid>
                        <w:tr w:rsidR="00ED000C" w14:paraId="4904A299" w14:textId="77777777" w:rsidTr="00456018">
                          <w:trPr>
                            <w:trHeight w:val="1512"/>
                          </w:trPr>
                          <w:tc>
                            <w:tcPr>
                              <w:tcW w:w="4917" w:type="dxa"/>
                            </w:tcPr>
                            <w:p w14:paraId="28E99BFE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2E79EBB2">
                                  <v:shape id="_x0000_i1060" type="#_x0000_t75" style="width:181.5pt;height:15pt" o:ole="">
                                    <v:imagedata r:id="rId102" o:title=""/>
                                  </v:shape>
                                  <o:OLEObject Type="Embed" ProgID="Equation.DSMT4" ShapeID="_x0000_i1060" DrawAspect="Content" ObjectID="_1685729763" r:id="rId115"/>
                                </w:object>
                              </w:r>
                            </w:p>
                            <w:p w14:paraId="25123AFD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  <w:szCs w:val="24"/>
                                </w:rPr>
                                <w:object w:dxaOrig="3633" w:dyaOrig="687" w14:anchorId="1653E2A9">
                                  <v:shape id="_x0000_i1061" type="#_x0000_t75" style="width:181.5pt;height:34.5pt" o:ole="">
                                    <v:imagedata r:id="rId104" o:title=""/>
                                  </v:shape>
                                  <o:OLEObject Type="Embed" ProgID="Equation.DSMT4" ShapeID="_x0000_i1061" DrawAspect="Content" ObjectID="_1685729764" r:id="rId116"/>
                                </w:object>
                              </w:r>
                            </w:p>
                            <w:p w14:paraId="476DBBF9" w14:textId="77777777" w:rsidR="00ED000C" w:rsidRPr="00ED000C" w:rsidRDefault="00ED000C" w:rsidP="00ED00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18" w:type="dxa"/>
                            </w:tcPr>
                            <w:p w14:paraId="57D124E9" w14:textId="77777777" w:rsidR="00ED000C" w:rsidRPr="00ED000C" w:rsidRDefault="00ED000C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Mincho" w:hAnsi="Cambria Math" w:cs="Chu Van An"/>
                                  <w:iCs/>
                                  <w:color w:val="0000CC"/>
                                  <w:sz w:val="24"/>
                                </w:rPr>
                                <w:t>③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26"/>
                                </w:rPr>
                                <w:object w:dxaOrig="3720" w:dyaOrig="680" w14:anchorId="2B2B1C73">
                                  <v:shape id="_x0000_i1062" type="#_x0000_t75" style="width:180.75pt;height:33pt" o:ole="">
                                    <v:imagedata r:id="rId106" o:title=""/>
                                  </v:shape>
                                  <o:OLEObject Type="Embed" ProgID="Equation.DSMT4" ShapeID="_x0000_i1062" DrawAspect="Content" ObjectID="_1685729765" r:id="rId117"/>
                                </w:object>
                              </w:r>
                            </w:p>
                            <w:p w14:paraId="0D81D63D" w14:textId="77777777" w:rsidR="00ED000C" w:rsidRPr="00ED000C" w:rsidRDefault="00ED000C" w:rsidP="00ED000C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D000C">
                                <w:rPr>
                                  <w:rFonts w:ascii="Cambria Math" w:eastAsia="Yu Mincho" w:hAnsi="Cambria Math" w:cs="Cambria Math"/>
                                  <w:iCs/>
                                  <w:color w:val="0000CC"/>
                                  <w:sz w:val="24"/>
                                </w:rPr>
                                <w:t>④</w:t>
                              </w:r>
                              <w:r w:rsidRPr="00ED000C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ED000C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3920" w:dyaOrig="720" w14:anchorId="2FEF4451">
                                  <v:shape id="_x0000_i1063" type="#_x0000_t75" style="width:186pt;height:34.5pt" o:ole="">
                                    <v:imagedata r:id="rId108" o:title=""/>
                                  </v:shape>
                                  <o:OLEObject Type="Embed" ProgID="Equation.DSMT4" ShapeID="_x0000_i1063" DrawAspect="Content" ObjectID="_1685729766" r:id="rId118"/>
                                </w:object>
                              </w:r>
                            </w:p>
                          </w:tc>
                        </w:tr>
                      </w:tbl>
                      <w:p w14:paraId="2EB65197" w14:textId="77777777" w:rsidR="00E9420D" w:rsidRPr="0069435F" w:rsidRDefault="00E9420D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</w:p>
                      <w:p w14:paraId="1B15880C" w14:textId="75D9D0C3" w:rsidR="005D5C65" w:rsidRPr="00F74F32" w:rsidRDefault="005D5C65" w:rsidP="00F74F32">
                        <w:pPr>
                          <w:rPr>
                            <w:rFonts w:ascii="Chu Van An" w:hAnsi="Chu Van An" w:cs="Chu Van An"/>
                          </w:rPr>
                        </w:pPr>
                      </w:p>
                      <w:p w14:paraId="1C3F66DB" w14:textId="77777777" w:rsidR="005D5C65" w:rsidRPr="009A7228" w:rsidRDefault="005D5C65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5992E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264D2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E0D0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9E825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FC495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535F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450008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01EF39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72F8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B4969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016F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13E3A7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11354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135430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5833E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C547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D196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7C001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BFF906" w14:textId="0D8E27AB" w:rsidR="00EC5D1C" w:rsidRPr="007303C3" w:rsidRDefault="00DA5956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194748F" wp14:editId="505E55D9">
                <wp:extent cx="6501130" cy="3640348"/>
                <wp:effectExtent l="0" t="0" r="13970" b="17780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640348"/>
                          <a:chOff x="940" y="-41789"/>
                          <a:chExt cx="6501130" cy="2759563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940" y="-1998"/>
                            <a:ext cx="6501130" cy="27197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E11F261" w14:textId="77777777" w:rsidR="004C3B41" w:rsidRDefault="004C3B41" w:rsidP="00F74F32">
                              <w:pPr>
                                <w:spacing w:after="0" w:line="256" w:lineRule="auto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EFDC969" w14:textId="3965AF72" w:rsidR="00F74F32" w:rsidRPr="00F74F32" w:rsidRDefault="004C3B41" w:rsidP="00F74F32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 w:rsidRP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F74F32" w:rsidRP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F74F3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tanx = a</w:t>
                              </w:r>
                            </w:p>
                            <w:p w14:paraId="59247E23" w14:textId="77777777" w:rsidR="00F74F32" w:rsidRPr="00FA6C2F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67F24">
                                <w:rPr>
                                  <w:position w:val="-24"/>
                                </w:rPr>
                                <w:object w:dxaOrig="240" w:dyaOrig="660" w14:anchorId="48E3BC8A">
                                  <v:shape id="_x0000_i1064" type="#_x0000_t75" style="width:12pt;height:33pt" o:ole="">
                                    <v:imagedata r:id="rId119" o:title=""/>
                                  </v:shape>
                                  <o:OLEObject Type="Embed" ProgID="Equation.DSMT4" ShapeID="_x0000_i1064" DrawAspect="Content" ObjectID="_1685729767" r:id="rId120"/>
                                </w:objec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6807D902" w14:textId="3FE97096" w:rsidR="00F74F32" w:rsidRPr="00FA6C2F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 w:rsidR="004C3B41"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arctan</w:t>
                              </w:r>
                              <w:r w:rsidR="007E6452">
                                <w:rPr>
                                  <w:rFonts w:ascii="Chu Van An" w:hAnsi="Chu Van An" w:cs="Chu Van An"/>
                                  <w:i/>
                                </w:rPr>
                                <w:t>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 w:rsidR="007E6452"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101D08D5" w14:textId="6036E37F" w:rsidR="00F74F32" w:rsidRPr="00D67F24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D67F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44E88475" w14:textId="77777777" w:rsidR="00F74F32" w:rsidRPr="00FA6C2F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tanf(x) = tang(x)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f(x) = g(x)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272E555F" w14:textId="77777777" w:rsidR="00F74F32" w:rsidRPr="00F260A3" w:rsidRDefault="00F74F32" w:rsidP="00360BA5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>tanx = tan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DB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x =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62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k180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0</w:t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F260A3">
                                <w:rPr>
                                  <w:i/>
                                  <w:szCs w:val="24"/>
                                </w:rPr>
                                <w:sym w:font="Symbol" w:char="F0CE"/>
                              </w:r>
                              <w:r w:rsidRPr="00F260A3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</w:t>
                              </w:r>
                            </w:p>
                            <w:p w14:paraId="378DE153" w14:textId="7B5753CD" w:rsidR="00F74F32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C1207B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="00F74F32" w:rsidRPr="00E92B1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98"/>
                                <w:gridCol w:w="4899"/>
                              </w:tblGrid>
                              <w:tr w:rsidR="00D44B9C" w14:paraId="0FBD242F" w14:textId="77777777" w:rsidTr="00D44B9C">
                                <w:trPr>
                                  <w:trHeight w:val="1795"/>
                                </w:trPr>
                                <w:tc>
                                  <w:tcPr>
                                    <w:tcW w:w="4898" w:type="dxa"/>
                                  </w:tcPr>
                                  <w:p w14:paraId="16D247F9" w14:textId="77777777" w:rsidR="004C3B41" w:rsidRPr="00CC3123" w:rsidRDefault="004C3B41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221D30E4">
                                        <v:shape id="_x0000_i1065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65" DrawAspect="Content" ObjectID="_1685729768" r:id="rId122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1C1FE890" w14:textId="43D13788" w:rsidR="004C3B41" w:rsidRPr="00CC3123" w:rsidRDefault="004C3B41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tanx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54E95798">
                                        <v:shape id="_x0000_i1066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66" DrawAspect="Content" ObjectID="_1685729769" r:id="rId123"/>
                                      </w:object>
                                    </w:r>
                                  </w:p>
                                  <w:p w14:paraId="4B28FFB2" w14:textId="54FC0788" w:rsidR="004C3B41" w:rsidRPr="00CC3123" w:rsidRDefault="00E92B16" w:rsidP="00CC31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          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x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x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  <w:tc>
                                  <w:tcPr>
                                    <w:tcW w:w="4899" w:type="dxa"/>
                                  </w:tcPr>
                                  <w:p w14:paraId="6D3B9FF6" w14:textId="51B94FB9" w:rsidR="004C3B41" w:rsidRPr="00CC3123" w:rsidRDefault="004C3B41" w:rsidP="004C3B41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1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tanu= 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0FE0A7D1">
                                        <v:shape id="_x0000_i1067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67" DrawAspect="Content" ObjectID="_1685729770" r:id="rId124"/>
                                      </w:objec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  <w:p w14:paraId="23748752" w14:textId="6CD34873" w:rsidR="004C3B41" w:rsidRPr="00CC3123" w:rsidRDefault="004C3B41" w:rsidP="004C3B41">
                                    <w:pPr>
                                      <w:spacing w:line="256" w:lineRule="auto"/>
                                      <w:ind w:firstLine="720"/>
                                      <w:rPr>
                                        <w:rFonts w:ascii="Chu Van An" w:eastAsia="Times New Rom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2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tanu = –1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–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40" w:dyaOrig="660" w14:anchorId="3892A7C9">
                                        <v:shape id="_x0000_i1068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68" DrawAspect="Content" ObjectID="_1685729771" r:id="rId125"/>
                                      </w:object>
                                    </w:r>
                                  </w:p>
                                  <w:p w14:paraId="0575B569" w14:textId="2C0C5D0B" w:rsidR="004C3B41" w:rsidRPr="00CC3123" w:rsidRDefault="00E92B16" w:rsidP="004C3B41">
                                    <w:pPr>
                                      <w:pStyle w:val="ListParagraph"/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83"/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CC3123">
                                      <w:rPr>
                                        <w:rFonts w:ascii="Chu Van An" w:eastAsia="Yu Mincho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tan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u = 0 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u = k</w:t>
                                    </w:r>
                                    <w:r w:rsidRPr="00CC3123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70"/>
                                    </w:r>
                                  </w:p>
                                </w:tc>
                              </w:tr>
                            </w:tbl>
                            <w:p w14:paraId="55606B04" w14:textId="77777777" w:rsidR="004C3B41" w:rsidRPr="0069435F" w:rsidRDefault="004C3B41" w:rsidP="00F74F32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3D9F55A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4A4F3D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2AE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CF081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75968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1D440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C7080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A8C8FD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77495B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45F3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A9BBF0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FD6D74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5CCE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5DDEA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3270E6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D21FA0E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829E0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F5A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13506" y="-41789"/>
                            <a:ext cx="1163441" cy="248491"/>
                            <a:chOff x="13506" y="-41789"/>
                            <a:chExt cx="1163441" cy="248491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06" y="10408"/>
                              <a:ext cx="1163441" cy="163598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34490" y="-41789"/>
                              <a:ext cx="1128717" cy="248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491A99" w14:textId="0D5BF3BA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94748F" id="_x0000_s1080" style="width:511.9pt;height:286.65pt;mso-position-horizontal-relative:char;mso-position-vertical-relative:line" coordorigin="9,-417" coordsize="65011,2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">
                <v:shape id="Rectangle: Diagonal Corners Rounded 492" o:spid="_x0000_s1081" style="position:absolute;left:9;top:-19;width:65011;height:27196;visibility:visible;mso-wrap-style:square;v-text-anchor:middle" coordsize="6501130,27197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" adj="-11796480,,5400" path="m25756,l6429110,v39776,,72020,32244,72020,72020l6501130,2694016v,14225,-11531,25756,-25756,25756l72020,2719772c32244,2719772,,2687528,,2647752l,25756c,11531,11531,,2575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5756,0;6429110,0;6501130,72020;6501130,2694016;6475374,2719772;72020,2719772;0,2647752;0,25756;25756,0" o:connectangles="0,0,0,0,0,0,0,0,0" textboxrect="0,0,6501130,2719772"/>
                  <v:textbox>
                    <w:txbxContent>
                      <w:p w14:paraId="3E11F261" w14:textId="77777777" w:rsidR="004C3B41" w:rsidRDefault="004C3B41" w:rsidP="00F74F32">
                        <w:pPr>
                          <w:spacing w:after="0" w:line="256" w:lineRule="auto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2EFDC969" w14:textId="3965AF72" w:rsidR="00F74F32" w:rsidRPr="00F74F32" w:rsidRDefault="004C3B41" w:rsidP="00F74F32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 w:rsidRP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F74F32" w:rsidRP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F74F32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tanx = a</w:t>
                        </w:r>
                      </w:p>
                      <w:p w14:paraId="59247E23" w14:textId="77777777" w:rsidR="00F74F32" w:rsidRPr="00FA6C2F" w:rsidRDefault="00F74F32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67F24">
                          <w:rPr>
                            <w:position w:val="-24"/>
                          </w:rPr>
                          <w:object w:dxaOrig="240" w:dyaOrig="660" w14:anchorId="48E3BC8A">
                            <v:shape id="_x0000_i1064" type="#_x0000_t75" style="width:12pt;height:33pt" o:ole="">
                              <v:imagedata r:id="rId119" o:title=""/>
                            </v:shape>
                            <o:OLEObject Type="Embed" ProgID="Equation.DSMT4" ShapeID="_x0000_i1064" DrawAspect="Content" ObjectID="_1685729767" r:id="rId126"/>
                          </w:objec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6807D902" w14:textId="3FE97096" w:rsidR="00F74F32" w:rsidRPr="00FA6C2F" w:rsidRDefault="00F74F32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 w:rsidR="004C3B41"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arctan</w:t>
                        </w:r>
                        <w:r w:rsidR="007E6452">
                          <w:rPr>
                            <w:rFonts w:ascii="Chu Van An" w:hAnsi="Chu Van An" w:cs="Chu Van An"/>
                            <w:i/>
                          </w:rPr>
                          <w:t>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 w:rsidR="007E6452"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101D08D5" w14:textId="6036E37F" w:rsidR="00F74F32" w:rsidRPr="00D67F24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color w:val="0000CC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D67F24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</w:rPr>
                          <w:t>Chú ý:</w:t>
                        </w:r>
                      </w:p>
                      <w:p w14:paraId="44E88475" w14:textId="77777777" w:rsidR="00F74F32" w:rsidRPr="00FA6C2F" w:rsidRDefault="00F74F32" w:rsidP="00360BA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tanf(x) = tang(x) </w:t>
                        </w:r>
                        <w:r w:rsidRPr="00D67F24">
                          <w:rPr>
                            <w:szCs w:val="24"/>
                          </w:rPr>
                          <w:sym w:font="Symbol" w:char="F0DB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f(x) = g(x)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272E555F" w14:textId="77777777" w:rsidR="00F74F32" w:rsidRPr="00F260A3" w:rsidRDefault="00F74F32" w:rsidP="00360BA5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>tanx = tan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DB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x =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62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+ k180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0</w:t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F260A3">
                          <w:rPr>
                            <w:i/>
                            <w:szCs w:val="24"/>
                          </w:rPr>
                          <w:sym w:font="Symbol" w:char="F0CE"/>
                        </w:r>
                        <w:r w:rsidRPr="00F260A3">
                          <w:rPr>
                            <w:rFonts w:ascii="Chu Van An" w:hAnsi="Chu Van An" w:cs="Chu Van An"/>
                            <w:i/>
                          </w:rPr>
                          <w:t xml:space="preserve"> Z</w:t>
                        </w:r>
                      </w:p>
                      <w:p w14:paraId="378DE153" w14:textId="7B5753CD" w:rsidR="00F74F32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C1207B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 </w:t>
                        </w:r>
                        <w:r w:rsidR="00F74F32" w:rsidRPr="00E92B16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98"/>
                          <w:gridCol w:w="4899"/>
                        </w:tblGrid>
                        <w:tr w:rsidR="00D44B9C" w14:paraId="0FBD242F" w14:textId="77777777" w:rsidTr="00D44B9C">
                          <w:trPr>
                            <w:trHeight w:val="1795"/>
                          </w:trPr>
                          <w:tc>
                            <w:tcPr>
                              <w:tcW w:w="4898" w:type="dxa"/>
                            </w:tcPr>
                            <w:p w14:paraId="16D247F9" w14:textId="77777777" w:rsidR="004C3B41" w:rsidRPr="00CC3123" w:rsidRDefault="004C3B41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221D30E4">
                                  <v:shape id="_x0000_i1065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65" DrawAspect="Content" ObjectID="_1685729768" r:id="rId127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1C1FE890" w14:textId="43D13788" w:rsidR="004C3B41" w:rsidRPr="00CC3123" w:rsidRDefault="004C3B41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tanx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54E95798">
                                  <v:shape id="_x0000_i1066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66" DrawAspect="Content" ObjectID="_1685729769" r:id="rId128"/>
                                </w:object>
                              </w:r>
                            </w:p>
                            <w:p w14:paraId="4B28FFB2" w14:textId="54FC0788" w:rsidR="004C3B41" w:rsidRPr="00CC3123" w:rsidRDefault="00E92B16" w:rsidP="00CC3123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x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x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  <w:tc>
                            <w:tcPr>
                              <w:tcW w:w="4899" w:type="dxa"/>
                            </w:tcPr>
                            <w:p w14:paraId="6D3B9FF6" w14:textId="51B94FB9" w:rsidR="004C3B41" w:rsidRPr="00CC3123" w:rsidRDefault="004C3B41" w:rsidP="004C3B41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1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tanu= 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0FE0A7D1">
                                  <v:shape id="_x0000_i1067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67" DrawAspect="Content" ObjectID="_1685729770" r:id="rId129"/>
                                </w:objec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  <w:p w14:paraId="23748752" w14:textId="6CD34873" w:rsidR="004C3B41" w:rsidRPr="00CC3123" w:rsidRDefault="004C3B41" w:rsidP="004C3B41">
                              <w:pPr>
                                <w:spacing w:line="256" w:lineRule="auto"/>
                                <w:ind w:firstLine="720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2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tanu = –1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–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3892A7C9">
                                  <v:shape id="_x0000_i1068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68" DrawAspect="Content" ObjectID="_1685729771" r:id="rId130"/>
                                </w:object>
                              </w:r>
                            </w:p>
                            <w:p w14:paraId="0575B569" w14:textId="2C0C5D0B" w:rsidR="004C3B41" w:rsidRPr="00CC3123" w:rsidRDefault="00E92B16" w:rsidP="004C3B41">
                              <w:pPr>
                                <w:pStyle w:val="ListParagraph"/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83"/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CC3123">
                                <w:rPr>
                                  <w:rFonts w:ascii="Chu Van An" w:eastAsia="Yu Mincho" w:hAnsi="Chu Van An" w:cs="Chu Van An"/>
                                  <w:i/>
                                  <w:sz w:val="24"/>
                                  <w:szCs w:val="24"/>
                                </w:rPr>
                                <w:t>tan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u = 0 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u = k</w:t>
                              </w:r>
                              <w:r w:rsidRPr="00CC312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</w:p>
                          </w:tc>
                        </w:tr>
                      </w:tbl>
                      <w:p w14:paraId="55606B04" w14:textId="77777777" w:rsidR="004C3B41" w:rsidRPr="0069435F" w:rsidRDefault="004C3B41" w:rsidP="00F74F32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3D9F55A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4A4F3D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2AE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CF081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75968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1D440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C7080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A8C8FD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77495B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45F3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A9BBF0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FD6D74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5CCE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5DDEA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3270E6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D21FA0E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829E0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F5A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left:135;top:-417;width:11634;height:2484" coordorigin="135,-417" coordsize="11634,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1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344;top:-417;width:11288;height:2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16491A99" w14:textId="0D5BF3BA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756DA5" w14:textId="7B1E5520" w:rsidR="00385CB0" w:rsidRPr="007303C3" w:rsidRDefault="00385CB0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8E148BB" wp14:editId="798B9682">
                <wp:extent cx="6501130" cy="3873261"/>
                <wp:effectExtent l="0" t="0" r="13970" b="13335"/>
                <wp:docPr id="50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3873261"/>
                          <a:chOff x="-15" y="-48329"/>
                          <a:chExt cx="6501130" cy="3422597"/>
                        </a:xfrm>
                      </wpg:grpSpPr>
                      <wps:wsp>
                        <wps:cNvPr id="506" name="Rectangle: Diagonal Corners Rounded 506"/>
                        <wps:cNvSpPr/>
                        <wps:spPr>
                          <a:xfrm>
                            <a:off x="-15" y="-5177"/>
                            <a:ext cx="6501130" cy="33794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0953D7" w14:textId="77777777" w:rsidR="00E92B16" w:rsidRDefault="00E92B16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5A25C21" w14:textId="15742789" w:rsidR="001E2801" w:rsidRPr="00D67F24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❶</w:t>
                              </w:r>
                              <w:r w:rsidR="001E2801"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="001E2801"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Phương trình </w:t>
                              </w:r>
                              <w:r w:rsidR="001E280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cot</w:t>
                              </w:r>
                              <w:r w:rsidR="001E2801" w:rsidRPr="00D67F2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</w:p>
                            <w:p w14:paraId="60B52B16" w14:textId="77777777" w:rsidR="001E2801" w:rsidRPr="00D733F8" w:rsidRDefault="001E2801" w:rsidP="00360BA5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ĐK: x </w:t>
                              </w:r>
                              <w:r w:rsidRPr="00C22733">
                                <w:sym w:font="Symbol" w:char="F0B9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2142E7AD" w14:textId="654153F5" w:rsidR="001E2801" w:rsidRPr="00D733F8" w:rsidRDefault="001E2801" w:rsidP="00360BA5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</w:t>
                              </w:r>
                              <w:r w:rsidR="007F5E5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có nghiệm  x = arccota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1EBE94EB" w14:textId="1256901B" w:rsidR="001E2801" w:rsidRPr="00C22733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Cambria Math" w:eastAsia="Yu Gothic" w:hAnsi="Cambria Math" w:cs="Chu Van An"/>
                                  <w:color w:val="FF0000"/>
                                  <w:kern w:val="24"/>
                                  <w:szCs w:val="24"/>
                                </w:rPr>
                                <w:t>❷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1E2801" w:rsidRPr="00C2273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Chú ý:</w:t>
                              </w:r>
                            </w:p>
                            <w:p w14:paraId="1063B046" w14:textId="77777777" w:rsidR="001E2801" w:rsidRPr="00D733F8" w:rsidRDefault="001E2801" w:rsidP="00360BA5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cotf(x) = cotg(x)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f(x) = g(x)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5B6E2A0C" w14:textId="77777777" w:rsidR="001E2801" w:rsidRPr="00D733F8" w:rsidRDefault="001E2801" w:rsidP="00360BA5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cotx = cot</w:t>
                              </w:r>
                              <w:r w:rsidRPr="0069435F">
                                <w:rPr>
                                  <w:i/>
                                  <w:iCs/>
                                </w:rPr>
                                <w:sym w:font="Symbol" w:char="F062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x </w:t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69435F">
                                <w:rPr>
                                  <w:i/>
                                </w:rPr>
                                <w:sym w:font="Symbol" w:char="F062"/>
                              </w:r>
                              <w:r w:rsidRPr="0069435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k180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perscript"/>
                                </w:rPr>
                                <w:t>0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 </w:t>
                              </w:r>
                              <w:r w:rsidRPr="00C22733">
                                <w:sym w:font="Symbol" w:char="F0CE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</w:t>
                              </w:r>
                            </w:p>
                            <w:p w14:paraId="2C4FE62D" w14:textId="1DE30E2A" w:rsidR="001E2801" w:rsidRDefault="000C4040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</w:pPr>
                              <w:r w:rsidRPr="00C1207B">
                                <w:rPr>
                                  <w:rFonts w:ascii="Yu Gothic" w:eastAsia="Yu Gothic" w:hAnsi="Yu Gothic" w:cs="Chu Van An" w:hint="eastAsia"/>
                                  <w:color w:val="FF0000"/>
                                  <w:kern w:val="24"/>
                                  <w:szCs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1E2801" w:rsidRPr="0069435F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Cs w:val="24"/>
                                </w:rPr>
                                <w:t>Các trường hợp đặc biệt:</w:t>
                              </w:r>
                            </w:p>
                            <w:tbl>
                              <w:tblPr>
                                <w:tblStyle w:val="TableGrid"/>
                                <w:tblW w:w="9860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30"/>
                                <w:gridCol w:w="4930"/>
                              </w:tblGrid>
                              <w:tr w:rsidR="007F5E58" w14:paraId="70584B5F" w14:textId="77777777" w:rsidTr="007F5E58">
                                <w:trPr>
                                  <w:trHeight w:val="1819"/>
                                </w:trPr>
                                <w:tc>
                                  <w:tcPr>
                                    <w:tcW w:w="4930" w:type="dxa"/>
                                  </w:tcPr>
                                  <w:p w14:paraId="69D84DA6" w14:textId="77777777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2440E1A6">
                                        <v:shape id="_x0000_i1069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69" DrawAspect="Content" ObjectID="_1685729772" r:id="rId131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2A27D9CF" w14:textId="77777777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81D66F5">
                                        <v:shape id="_x0000_i1070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70" DrawAspect="Content" ObjectID="_1685729773" r:id="rId132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36394BF4" w14:textId="3EEA9F90" w:rsidR="007F5E58" w:rsidRPr="00F278AC" w:rsidRDefault="007F5E58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cotx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x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4B03BF8C">
                                        <v:shape id="_x0000_i1071" type="#_x0000_t75" style="width:12pt;height:33pt" o:ole="">
                                          <v:imagedata r:id="rId133" o:title=""/>
                                        </v:shape>
                                        <o:OLEObject Type="Embed" ProgID="Equation.DSMT4" ShapeID="_x0000_i1071" DrawAspect="Content" ObjectID="_1685729774" r:id="rId134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  <w:p w14:paraId="66ED0026" w14:textId="1CC1B5D5" w:rsidR="007F5E58" w:rsidRPr="00CC3123" w:rsidRDefault="007F5E58" w:rsidP="007F5E58">
                                    <w:pPr>
                                      <w:spacing w:before="60" w:after="60"/>
                                      <w:ind w:left="288" w:firstLine="288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4930" w:type="dxa"/>
                                  </w:tcPr>
                                  <w:p w14:paraId="7FA10137" w14:textId="7BD333DF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1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  <w:color w:val="0000CC"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A662346">
                                        <v:shape id="_x0000_i1072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72" DrawAspect="Content" ObjectID="_1685729775" r:id="rId135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5EB8859A" w14:textId="4C05A050" w:rsidR="007F5E58" w:rsidRPr="00D733F8" w:rsidRDefault="007F5E58" w:rsidP="007F5E58">
                                    <w:pPr>
                                      <w:pStyle w:val="ListParagraph"/>
                                      <w:ind w:left="85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733F8"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2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–1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6B642FD6">
                                        <v:shape id="_x0000_i1073" type="#_x0000_t75" style="width:12pt;height:33pt" o:ole="">
                                          <v:imagedata r:id="rId121" o:title=""/>
                                        </v:shape>
                                        <o:OLEObject Type="Embed" ProgID="Equation.DSMT4" ShapeID="_x0000_i1073" DrawAspect="Content" ObjectID="_1685729776" r:id="rId136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</w:p>
                                  <w:p w14:paraId="521AFC92" w14:textId="5BBFFF5D" w:rsidR="007F5E58" w:rsidRPr="00CC3123" w:rsidRDefault="007F5E58" w:rsidP="007F5E58">
                                    <w:pPr>
                                      <w:pStyle w:val="ListParagraph"/>
                                      <w:ind w:left="851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iCs/>
                                        <w:color w:val="0000CC"/>
                                      </w:rPr>
                                      <w:sym w:font="Wingdings" w:char="F083"/>
                                    </w:r>
                                    <w:r>
                                      <w:rPr>
                                        <w:rFonts w:ascii="Yu Mincho" w:eastAsia="Yu Mincho" w:hAnsi="Yu Mincho" w:cs="Chu Van An"/>
                                        <w:iCs/>
                                      </w:rPr>
                                      <w:t>.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cot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0 </w:t>
                                    </w:r>
                                    <w:r w:rsidRPr="00C22733">
                                      <w:sym w:font="Symbol" w:char="F0DB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u</w: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C22733">
                                      <w:rPr>
                                        <w:position w:val="-24"/>
                                      </w:rPr>
                                      <w:object w:dxaOrig="240" w:dyaOrig="660" w14:anchorId="7D8C04CC">
                                        <v:shape id="_x0000_i1074" type="#_x0000_t75" style="width:12pt;height:33pt" o:ole="">
                                          <v:imagedata r:id="rId133" o:title=""/>
                                        </v:shape>
                                        <o:OLEObject Type="Embed" ProgID="Equation.DSMT4" ShapeID="_x0000_i1074" DrawAspect="Content" ObjectID="_1685729777" r:id="rId137"/>
                                      </w:object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w:r w:rsidRPr="00C22733">
                                      <w:sym w:font="Symbol" w:char="F070"/>
                                    </w:r>
                                    <w:r w:rsidRPr="00D733F8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</w:tbl>
                            <w:p w14:paraId="543DC270" w14:textId="77777777" w:rsidR="007F5E58" w:rsidRPr="0069435F" w:rsidRDefault="007F5E58" w:rsidP="001E2801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4701AE2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81D087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2988C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715446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FBABF5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4A87FA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4F5DD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CF9052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E0487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4903A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1DF24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E3D0F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D3E79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68B305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A8A9E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08" name="Rectangle: Folded Corner 50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0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C63608" w14:textId="533180FD" w:rsidR="005D5C65" w:rsidRDefault="005D5C65" w:rsidP="00385CB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E148BB" id="_x0000_s1085" style="width:511.9pt;height:305pt;mso-position-horizontal-relative:char;mso-position-vertical-relative:line" coordorigin=",-483" coordsize="65011,34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">
                <v:shape id="Rectangle: Diagonal Corners Rounded 506" o:spid="_x0000_s1086" style="position:absolute;top:-51;width:65011;height:33793;visibility:visible;mso-wrap-style:square;v-text-anchor:middle" coordsize="6501130,33794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" adj="-11796480,,5400" path="m32003,l6411642,v49423,,89488,40065,89488,89488l6501130,3347442v,17675,-14328,32003,-32003,32003l89488,3379445c40065,3379445,,3339380,,3289957l,32003c,14328,14328,,32003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2003,0;6411642,0;6501130,89488;6501130,3347442;6469127,3379445;89488,3379445;0,3289957;0,32003;32003,0" o:connectangles="0,0,0,0,0,0,0,0,0" textboxrect="0,0,6501130,3379445"/>
                  <v:textbox>
                    <w:txbxContent>
                      <w:p w14:paraId="4D0953D7" w14:textId="77777777" w:rsidR="00E92B16" w:rsidRDefault="00E92B16" w:rsidP="001E2801">
                        <w:pPr>
                          <w:spacing w:line="240" w:lineRule="auto"/>
                          <w:jc w:val="both"/>
                          <w:rPr>
                            <w:rFonts w:ascii="Yu Gothic" w:eastAsia="Yu Gothic" w:hAnsi="Yu Gothic" w:cs="Chu Van An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</w:pPr>
                      </w:p>
                      <w:p w14:paraId="25A25C21" w14:textId="15742789" w:rsidR="001E2801" w:rsidRPr="00D67F24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❶</w:t>
                        </w:r>
                        <w:r w:rsidR="001E2801"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="001E2801"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Phương trình </w:t>
                        </w:r>
                        <w:r w:rsidR="001E2801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cot</w:t>
                        </w:r>
                        <w:r w:rsidR="001E2801" w:rsidRPr="00D67F2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</w:p>
                      <w:p w14:paraId="60B52B16" w14:textId="77777777" w:rsidR="001E2801" w:rsidRPr="00D733F8" w:rsidRDefault="001E2801" w:rsidP="00360BA5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ĐK: x </w:t>
                        </w:r>
                        <w:r w:rsidRPr="00C22733">
                          <w:sym w:font="Symbol" w:char="F0B9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(k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Z).</w:t>
                        </w:r>
                      </w:p>
                      <w:p w14:paraId="2142E7AD" w14:textId="654153F5" w:rsidR="001E2801" w:rsidRPr="00D733F8" w:rsidRDefault="001E2801" w:rsidP="00360BA5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P</w:t>
                        </w:r>
                        <w:r w:rsidR="007F5E5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có nghiệm  x = arccota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Z;</w:t>
                        </w:r>
                      </w:p>
                      <w:p w14:paraId="1EBE94EB" w14:textId="1256901B" w:rsidR="001E2801" w:rsidRPr="00C22733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Cambria Math" w:eastAsia="Yu Gothic" w:hAnsi="Cambria Math" w:cs="Chu Van An"/>
                            <w:color w:val="FF0000"/>
                            <w:kern w:val="24"/>
                            <w:szCs w:val="24"/>
                          </w:rPr>
                          <w:t>❷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1E2801" w:rsidRPr="00C22733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Cs w:val="24"/>
                          </w:rPr>
                          <w:t>Chú ý:</w:t>
                        </w:r>
                      </w:p>
                      <w:p w14:paraId="1063B046" w14:textId="77777777" w:rsidR="001E2801" w:rsidRPr="00D733F8" w:rsidRDefault="001E2801" w:rsidP="00360BA5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cotf(x) = cotg(x)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f(x) = g(x) + k</w:t>
                        </w:r>
                        <w:r w:rsidRPr="00C22733">
                          <w:sym w:font="Symbol" w:char="F070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5B6E2A0C" w14:textId="77777777" w:rsidR="001E2801" w:rsidRPr="00D733F8" w:rsidRDefault="001E2801" w:rsidP="00360BA5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cotx = cot</w:t>
                        </w:r>
                        <w:r w:rsidRPr="0069435F">
                          <w:rPr>
                            <w:i/>
                            <w:iCs/>
                          </w:rPr>
                          <w:sym w:font="Symbol" w:char="F062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C22733">
                          <w:sym w:font="Symbol" w:char="F0DB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 x </w:t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= </w:t>
                        </w:r>
                        <w:r w:rsidRPr="0069435F">
                          <w:rPr>
                            <w:i/>
                          </w:rPr>
                          <w:sym w:font="Symbol" w:char="F062"/>
                        </w:r>
                        <w:r w:rsidRPr="0069435F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+ k180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  <w:vertAlign w:val="superscript"/>
                          </w:rPr>
                          <w:t>0</w:t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, k </w:t>
                        </w:r>
                        <w:r w:rsidRPr="00C22733">
                          <w:sym w:font="Symbol" w:char="F0CE"/>
                        </w:r>
                        <w:r w:rsidRPr="00D733F8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Z</w:t>
                        </w:r>
                      </w:p>
                      <w:p w14:paraId="2C4FE62D" w14:textId="1DE30E2A" w:rsidR="001E2801" w:rsidRDefault="000C4040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</w:pPr>
                        <w:r w:rsidRPr="00C1207B">
                          <w:rPr>
                            <w:rFonts w:ascii="Yu Gothic" w:eastAsia="Yu Gothic" w:hAnsi="Yu Gothic" w:cs="Chu Van An" w:hint="eastAsia"/>
                            <w:color w:val="FF0000"/>
                            <w:kern w:val="24"/>
                            <w:szCs w:val="24"/>
                          </w:rPr>
                          <w:t>❸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>.</w:t>
                        </w:r>
                        <w:r w:rsidR="001E2801" w:rsidRPr="0069435F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Cs w:val="24"/>
                          </w:rPr>
                          <w:t>Các trường hợp đặc biệt:</w:t>
                        </w:r>
                      </w:p>
                      <w:tbl>
                        <w:tblPr>
                          <w:tblStyle w:val="TableGrid"/>
                          <w:tblW w:w="9860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30"/>
                          <w:gridCol w:w="4930"/>
                        </w:tblGrid>
                        <w:tr w:rsidR="007F5E58" w14:paraId="70584B5F" w14:textId="77777777" w:rsidTr="007F5E58">
                          <w:trPr>
                            <w:trHeight w:val="1819"/>
                          </w:trPr>
                          <w:tc>
                            <w:tcPr>
                              <w:tcW w:w="4930" w:type="dxa"/>
                            </w:tcPr>
                            <w:p w14:paraId="69D84DA6" w14:textId="77777777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2440E1A6">
                                  <v:shape id="_x0000_i1069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69" DrawAspect="Content" ObjectID="_1685729772" r:id="rId138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2A27D9CF" w14:textId="77777777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81D66F5">
                                  <v:shape id="_x0000_i1070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70" DrawAspect="Content" ObjectID="_1685729773" r:id="rId139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36394BF4" w14:textId="3EEA9F90" w:rsidR="007F5E58" w:rsidRPr="00F278AC" w:rsidRDefault="007F5E58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cotx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x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4B03BF8C">
                                  <v:shape id="_x0000_i1071" type="#_x0000_t75" style="width:12pt;height:33pt" o:ole="">
                                    <v:imagedata r:id="rId133" o:title=""/>
                                  </v:shape>
                                  <o:OLEObject Type="Embed" ProgID="Equation.DSMT4" ShapeID="_x0000_i1071" DrawAspect="Content" ObjectID="_1685729774" r:id="rId140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ED0026" w14:textId="1CC1B5D5" w:rsidR="007F5E58" w:rsidRPr="00CC3123" w:rsidRDefault="007F5E58" w:rsidP="007F5E58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4930" w:type="dxa"/>
                            </w:tcPr>
                            <w:p w14:paraId="7FA10137" w14:textId="7BD333DF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1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  <w:color w:val="0000CC"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A662346">
                                  <v:shape id="_x0000_i1072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72" DrawAspect="Content" ObjectID="_1685729775" r:id="rId141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5EB8859A" w14:textId="4C05A050" w:rsidR="007F5E58" w:rsidRPr="00D733F8" w:rsidRDefault="007F5E58" w:rsidP="007F5E58">
                              <w:pPr>
                                <w:pStyle w:val="ListParagraph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733F8"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2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–1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–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6B642FD6">
                                  <v:shape id="_x0000_i1073" type="#_x0000_t75" style="width:12pt;height:33pt" o:ole="">
                                    <v:imagedata r:id="rId121" o:title=""/>
                                  </v:shape>
                                  <o:OLEObject Type="Embed" ProgID="Equation.DSMT4" ShapeID="_x0000_i1073" DrawAspect="Content" ObjectID="_1685729776" r:id="rId142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</w:p>
                            <w:p w14:paraId="521AFC92" w14:textId="5BBFFF5D" w:rsidR="007F5E58" w:rsidRPr="00CC3123" w:rsidRDefault="007F5E58" w:rsidP="007F5E58">
                              <w:pPr>
                                <w:pStyle w:val="ListParagraph"/>
                                <w:ind w:left="851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Mincho" w:eastAsia="Yu Mincho" w:hAnsi="Yu Mincho" w:cs="Chu Van An" w:hint="eastAsia"/>
                                  <w:iCs/>
                                  <w:color w:val="0000CC"/>
                                </w:rPr>
                                <w:sym w:font="Wingdings" w:char="F083"/>
                              </w:r>
                              <w:r>
                                <w:rPr>
                                  <w:rFonts w:ascii="Yu Mincho" w:eastAsia="Yu Mincho" w:hAnsi="Yu Mincho" w:cs="Chu Van An"/>
                                  <w:iCs/>
                                </w:rPr>
                                <w:t>.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cot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0 </w:t>
                              </w:r>
                              <w:r w:rsidRPr="00C22733">
                                <w:sym w:font="Symbol" w:char="F0DB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u</w: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w:r w:rsidRPr="00C22733">
                                <w:rPr>
                                  <w:position w:val="-24"/>
                                </w:rPr>
                                <w:object w:dxaOrig="240" w:dyaOrig="660" w14:anchorId="7D8C04CC">
                                  <v:shape id="_x0000_i1074" type="#_x0000_t75" style="width:12pt;height:33pt" o:ole="">
                                    <v:imagedata r:id="rId133" o:title=""/>
                                  </v:shape>
                                  <o:OLEObject Type="Embed" ProgID="Equation.DSMT4" ShapeID="_x0000_i1074" DrawAspect="Content" ObjectID="_1685729777" r:id="rId143"/>
                                </w:object>
                              </w:r>
                              <w:r w:rsidRPr="00D733F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+ k</w:t>
                              </w:r>
                              <w:r w:rsidRPr="00C22733">
                                <w:sym w:font="Symbol" w:char="F070"/>
                              </w:r>
                              <w:r w:rsidRPr="00D733F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543DC270" w14:textId="77777777" w:rsidR="007F5E58" w:rsidRPr="0069435F" w:rsidRDefault="007F5E58" w:rsidP="001E2801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4701AE2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81D087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2988C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715446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FBABF5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4A87FA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4F5DD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CF9052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E0487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4903A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1DF24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E3D0F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D3E79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68B305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A8A9E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07" o:spid="_x0000_s108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Rectangle: Folded Corner 508" o:spid="_x0000_s108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25C63608" w14:textId="533180FD" w:rsidR="005D5C65" w:rsidRDefault="005D5C65" w:rsidP="00385CB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5E906FC0" w:rsidR="00993994" w:rsidRPr="007303C3" w:rsidRDefault="00993994" w:rsidP="007303C3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5DC2882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993994" w:rsidRPr="00531501" w:rsidRDefault="00993994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993994" w:rsidRDefault="00993994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993994" w:rsidRDefault="00993994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8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993994" w:rsidRPr="00531501" w:rsidRDefault="00993994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993994" w:rsidRDefault="00993994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993994" w:rsidRDefault="00993994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7303C3" w:rsidRDefault="00993994" w:rsidP="007303C3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75F945BA">
                <wp:extent cx="6547104" cy="2422225"/>
                <wp:effectExtent l="0" t="19050" r="25400" b="1651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422225"/>
                          <a:chOff x="0" y="0"/>
                          <a:chExt cx="6547104" cy="2353605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76"/>
                            <a:ext cx="6547104" cy="20923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5B299F" w:rsidRDefault="005B299F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2CA271FD" w:rsidR="00993994" w:rsidRPr="004E4A10" w:rsidRDefault="00993994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5BF8C44" w14:textId="5677E331" w:rsidR="00993994" w:rsidRPr="00DB49F0" w:rsidRDefault="00993994" w:rsidP="00360BA5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423BB91E">
                                  <v:shape id="_x0000_i1076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76" DrawAspect="Content" ObjectID="_1685729778" r:id="rId144"/>
                                </w:objec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b/>
                                  <w:i/>
                                </w:rPr>
                                <w:t xml:space="preserve"> &gt; 1: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Phương trình</w:t>
                              </w:r>
                              <w:r w:rsidRPr="00AF24C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DB49F0">
                                <w:rPr>
                                  <w:rFonts w:ascii="Chu Van An" w:hAnsi="Chu Van An" w:cs="Chu Van An"/>
                                  <w:i/>
                                </w:rPr>
                                <w:t>vô nghiệm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</w:p>
                            <w:p w14:paraId="225330EC" w14:textId="76F4F8F0" w:rsidR="00993994" w:rsidRPr="00D44B9C" w:rsidRDefault="00993994" w:rsidP="00360BA5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</w:t>
                              </w:r>
                              <w:r w:rsidRPr="00A96BEC">
                                <w:rPr>
                                  <w:position w:val="-8"/>
                                </w:rPr>
                                <w:object w:dxaOrig="279" w:dyaOrig="360" w14:anchorId="0839974B">
                                  <v:shape id="_x0000_i1078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078" DrawAspect="Content" ObjectID="_1685729779" r:id="rId145"/>
                                </w:objec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96BEC">
                                <w:rPr>
                                  <w:szCs w:val="24"/>
                                </w:rPr>
                                <w:sym w:font="Symbol" w:char="F0A3"/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1: Phương trình:  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sinx = a</w:t>
                              </w:r>
                              <w:r w:rsidRPr="00993994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440" w:dyaOrig="840" w14:anchorId="246DDCE2">
                                  <v:shape id="_x0000_i1080" type="#_x0000_t75" style="width:151.5pt;height:41.25pt" o:ole="">
                                    <v:imagedata r:id="rId12" o:title=""/>
                                  </v:shape>
                                  <o:OLEObject Type="Embed" ProgID="Equation.DSMT4" ShapeID="_x0000_i1080" DrawAspect="Content" ObjectID="_1685729780" r:id="rId146"/>
                                </w:object>
                              </w:r>
                            </w:p>
                            <w:p w14:paraId="2EFEFF82" w14:textId="27C3A571" w:rsidR="00D44B9C" w:rsidRPr="00993994" w:rsidRDefault="00D44B9C" w:rsidP="00360BA5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4353" w:dyaOrig="687" w14:anchorId="079CDC7F">
                                  <v:shape id="_x0000_i1082" type="#_x0000_t75" style="width:218.25pt;height:34.5pt" o:ole="">
                                    <v:imagedata r:id="rId147" o:title=""/>
                                  </v:shape>
                                  <o:OLEObject Type="Embed" ProgID="Equation.DSMT4" ShapeID="_x0000_i1082" DrawAspect="Content" ObjectID="_1685729781" r:id="rId148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41439D7" w14:textId="77777777" w:rsidR="00993994" w:rsidRDefault="00993994" w:rsidP="0099399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Phương trình sinx = a</w:t>
                                        </w:r>
                                      </w:p>
                                      <w:p w14:paraId="4CDFFA22" w14:textId="02EE1E7C" w:rsidR="00993994" w:rsidRDefault="00993994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993994" w:rsidRDefault="00993994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993994" w:rsidRDefault="00993994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90.75pt;mso-position-horizontal-relative:char;mso-position-vertical-relative:line" coordsize="65471,23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">
                <v:shape id="Rectangle: Diagonal Corners Rounded 1" o:spid="_x0000_s1110" style="position:absolute;top:2612;width:65471;height:2092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50438;6547104,2072515;6532329,2092329;112179,2092329;0,1941891;0,19814;14775,0" o:connectangles="0,0,0,0,0,0,0,0,0" textboxrect="0,0,6435090,1533525"/>
                  <v:textbox>
                    <w:txbxContent>
                      <w:p w14:paraId="6EFBB58C" w14:textId="77777777" w:rsidR="005B299F" w:rsidRDefault="005B299F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2CA271FD" w:rsidR="00993994" w:rsidRPr="004E4A10" w:rsidRDefault="00993994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5BF8C44" w14:textId="5677E331" w:rsidR="00993994" w:rsidRPr="00DB49F0" w:rsidRDefault="00993994" w:rsidP="00360BA5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423BB91E">
                            <v:shape id="_x0000_i1076" type="#_x0000_t75" style="width:14.25pt;height:18pt" o:ole="">
                              <v:imagedata r:id="rId9" o:title=""/>
                            </v:shape>
                            <o:OLEObject Type="Embed" ProgID="Equation.DSMT4" ShapeID="_x0000_i1076" DrawAspect="Content" ObjectID="_1685729778" r:id="rId149"/>
                          </w:object>
                        </w:r>
                        <w:r w:rsidRPr="00DB49F0">
                          <w:rPr>
                            <w:rFonts w:ascii="Chu Van An" w:hAnsi="Chu Van An" w:cs="Chu Van An"/>
                            <w:b/>
                            <w:i/>
                          </w:rPr>
                          <w:t xml:space="preserve"> &gt; 1: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Phương trình</w:t>
                        </w:r>
                        <w:r w:rsidRPr="00AF24C9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DB49F0">
                          <w:rPr>
                            <w:rFonts w:ascii="Chu Van An" w:hAnsi="Chu Van An" w:cs="Chu Van An"/>
                            <w:i/>
                          </w:rPr>
                          <w:t>vô nghiệm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</w:p>
                      <w:p w14:paraId="225330EC" w14:textId="76F4F8F0" w:rsidR="00993994" w:rsidRPr="00D44B9C" w:rsidRDefault="00993994" w:rsidP="00360BA5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 </w:t>
                        </w:r>
                        <w:r w:rsidRPr="00A96BEC">
                          <w:rPr>
                            <w:position w:val="-8"/>
                          </w:rPr>
                          <w:object w:dxaOrig="279" w:dyaOrig="360" w14:anchorId="0839974B">
                            <v:shape id="_x0000_i1078" type="#_x0000_t75" style="width:14.25pt;height:18pt" o:ole="">
                              <v:imagedata r:id="rId9" o:title=""/>
                            </v:shape>
                            <o:OLEObject Type="Embed" ProgID="Equation.DSMT4" ShapeID="_x0000_i1078" DrawAspect="Content" ObjectID="_1685729779" r:id="rId150"/>
                          </w:objec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96BEC">
                          <w:rPr>
                            <w:szCs w:val="24"/>
                          </w:rPr>
                          <w:sym w:font="Symbol" w:char="F0A3"/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1: Phương trình:  </w:t>
                        </w:r>
                        <w:r w:rsidRPr="00993994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sinx = a</w:t>
                        </w:r>
                        <w:r w:rsidRPr="00993994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440" w:dyaOrig="840" w14:anchorId="246DDCE2">
                            <v:shape id="_x0000_i1080" type="#_x0000_t75" style="width:151.5pt;height:41.25pt" o:ole="">
                              <v:imagedata r:id="rId12" o:title=""/>
                            </v:shape>
                            <o:OLEObject Type="Embed" ProgID="Equation.DSMT4" ShapeID="_x0000_i1080" DrawAspect="Content" ObjectID="_1685729780" r:id="rId151"/>
                          </w:object>
                        </w:r>
                      </w:p>
                      <w:p w14:paraId="2EFEFF82" w14:textId="27C3A571" w:rsidR="00D44B9C" w:rsidRPr="00993994" w:rsidRDefault="00D44B9C" w:rsidP="00360BA5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4353" w:dyaOrig="687" w14:anchorId="079CDC7F">
                            <v:shape id="_x0000_i1082" type="#_x0000_t75" style="width:218.25pt;height:34.5pt" o:ole="">
                              <v:imagedata r:id="rId147" o:title=""/>
                            </v:shape>
                            <o:OLEObject Type="Embed" ProgID="Equation.DSMT4" ShapeID="_x0000_i1082" DrawAspect="Content" ObjectID="_1685729781" r:id="rId152"/>
                          </w:object>
                        </w:r>
                      </w:p>
                    </w:txbxContent>
                  </v:textbox>
                </v:shape>
                <v:group id="Group 464" o:spid="_x0000_s111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" path="m,l5384561,r223777,223777l5608338,447554,,447554,,xe" fillcolor="#efddf6 [663]" stroked="f" strokeweight="1.25pt">
                        <v:fill r:id="rId15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468" o:spid="_x0000_s111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41439D7" w14:textId="77777777" w:rsidR="00993994" w:rsidRDefault="00993994" w:rsidP="0099399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Phương trình sinx = a</w:t>
                                  </w:r>
                                </w:p>
                                <w:p w14:paraId="4CDFFA22" w14:textId="02EE1E7C" w:rsidR="00993994" w:rsidRDefault="00993994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993994" w:rsidRDefault="00993994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993994" w:rsidRDefault="00993994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F4F0E41" w14:textId="77777777" w:rsidR="00A028EA" w:rsidRPr="007303C3" w:rsidRDefault="00A028EA" w:rsidP="00360BA5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ind w:hanging="850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70" w:dyaOrig="270" w14:anchorId="73243738">
          <v:shape id="_x0000_i1083" type="#_x0000_t75" style="width:43.5pt;height:13.5pt" o:ole="">
            <v:imagedata r:id="rId154" o:title=""/>
          </v:shape>
          <o:OLEObject Type="Embed" ProgID="Equation.DSMT4" ShapeID="_x0000_i1083" DrawAspect="Content" ObjectID="_1685728978" r:id="rId15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56E29B2B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75" w:dyaOrig="675" w14:anchorId="4F675EA5">
          <v:shape id="_x0000_i1084" type="#_x0000_t75" style="width:108.75pt;height:33.75pt" o:ole="">
            <v:imagedata r:id="rId156" o:title=""/>
          </v:shape>
          <o:OLEObject Type="Embed" ProgID="Equation.DSMT4" ShapeID="_x0000_i1084" DrawAspect="Content" ObjectID="_1685728979" r:id="rId157"/>
        </w:object>
      </w:r>
      <w:r w:rsidRPr="007303C3">
        <w:rPr>
          <w:rFonts w:ascii="Chu Van An" w:eastAsia="Calibri" w:hAnsi="Chu Van An" w:cs="Chu Van An"/>
          <w:position w:val="-6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575" w:dyaOrig="405" w14:anchorId="4BA6D128">
          <v:shape id="_x0000_i1085" type="#_x0000_t75" style="width:78.75pt;height:20.25pt" o:ole="">
            <v:imagedata r:id="rId158" o:title=""/>
          </v:shape>
          <o:OLEObject Type="Embed" ProgID="Equation.DSMT4" ShapeID="_x0000_i1085" DrawAspect="Content" ObjectID="_1685728980" r:id="rId15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E67AC5E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1710" w:dyaOrig="405" w14:anchorId="59B2D6FA">
          <v:shape id="_x0000_i1086" type="#_x0000_t75" style="width:85.5pt;height:20.25pt" o:ole="">
            <v:imagedata r:id="rId160" o:title=""/>
          </v:shape>
          <o:OLEObject Type="Embed" ProgID="Equation.DSMT4" ShapeID="_x0000_i1086" DrawAspect="Content" ObjectID="_1685728981" r:id="rId161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310" w:dyaOrig="675" w14:anchorId="3CEE20CB">
          <v:shape id="_x0000_i1087" type="#_x0000_t75" style="width:115.5pt;height:33.75pt" o:ole="">
            <v:imagedata r:id="rId162" o:title=""/>
          </v:shape>
          <o:OLEObject Type="Embed" ProgID="Equation.DSMT4" ShapeID="_x0000_i1087" DrawAspect="Content" ObjectID="_1685728982" r:id="rId163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4C73A0" w14:textId="2DFFDF3E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FCCD64" w14:textId="30060CC0" w:rsidR="00A028EA" w:rsidRPr="007303C3" w:rsidRDefault="00A028EA" w:rsidP="00360BA5">
      <w:pPr>
        <w:pStyle w:val="ListParagraph"/>
        <w:numPr>
          <w:ilvl w:val="0"/>
          <w:numId w:val="19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859" w:dyaOrig="279" w14:anchorId="166CDBC6">
          <v:shape id="_x0000_i1088" type="#_x0000_t75" style="width:42.75pt;height:14.25pt" o:ole="">
            <v:imagedata r:id="rId164" o:title=""/>
          </v:shape>
          <o:OLEObject Type="Embed" ProgID="Equation.DSMT4" ShapeID="_x0000_i1088" DrawAspect="Content" ObjectID="_1685728983" r:id="rId165"/>
        </w:objec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1020" w:dyaOrig="279" w14:anchorId="6937EE1B">
          <v:shape id="_x0000_i1089" type="#_x0000_t75" style="width:51pt;height:14.25pt" o:ole="">
            <v:imagedata r:id="rId166" o:title=""/>
          </v:shape>
          <o:OLEObject Type="Embed" ProgID="Equation.DSMT4" ShapeID="_x0000_i1089" DrawAspect="Content" ObjectID="_1685728984" r:id="rId16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="00591202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79" w14:anchorId="21B65DF9">
          <v:shape id="_x0000_i1090" type="#_x0000_t75" style="width:30pt;height:14.25pt" o:ole="">
            <v:imagedata r:id="rId168" o:title=""/>
          </v:shape>
          <o:OLEObject Type="Embed" ProgID="Equation.DSMT4" ShapeID="_x0000_i1090" DrawAspect="Content" ObjectID="_1685728985" r:id="rId16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CB624E0" w14:textId="77777777" w:rsidR="00DC10A6" w:rsidRPr="007303C3" w:rsidRDefault="00DC10A6" w:rsidP="007303C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A60505E" w14:textId="77777777" w:rsidR="00A028EA" w:rsidRPr="007303C3" w:rsidRDefault="00A028EA" w:rsidP="00360BA5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870" w:dyaOrig="570" w14:anchorId="6C3FDCF7">
          <v:shape id="_x0000_i1091" type="#_x0000_t75" style="width:43.5pt;height:28.5pt" o:ole="">
            <v:imagedata r:id="rId170" o:title=""/>
          </v:shape>
          <o:OLEObject Type="Embed" ProgID="Equation.DSMT4" ShapeID="_x0000_i1091" DrawAspect="Content" ObjectID="_1685728986" r:id="rId171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1BF7F43A" w14:textId="77777777" w:rsidR="00A028EA" w:rsidRPr="007303C3" w:rsidRDefault="00A028EA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45" w:dyaOrig="570" w14:anchorId="690CE2D1">
          <v:shape id="_x0000_i1092" type="#_x0000_t75" style="width:122.25pt;height:28.5pt" o:ole="">
            <v:imagedata r:id="rId172" o:title=""/>
          </v:shape>
          <o:OLEObject Type="Embed" ProgID="Equation.DSMT4" ShapeID="_x0000_i1092" DrawAspect="Content" ObjectID="_1685728987" r:id="rId173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90" w:dyaOrig="570" w14:anchorId="2E666C21">
          <v:shape id="_x0000_i1093" type="#_x0000_t75" style="width:79.5pt;height:28.5pt" o:ole="">
            <v:imagedata r:id="rId174" o:title=""/>
          </v:shape>
          <o:OLEObject Type="Embed" ProgID="Equation.DSMT4" ShapeID="_x0000_i1093" DrawAspect="Content" ObjectID="_1685728988" r:id="rId175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126112E4" w14:textId="77777777" w:rsidR="00A028EA" w:rsidRPr="007303C3" w:rsidRDefault="00A028EA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165" w:dyaOrig="570" w14:anchorId="2A4EFFA9">
          <v:shape id="_x0000_i1094" type="#_x0000_t75" style="width:158.25pt;height:28.5pt" o:ole="">
            <v:imagedata r:id="rId176" o:title=""/>
          </v:shape>
          <o:OLEObject Type="Embed" ProgID="Equation.DSMT4" ShapeID="_x0000_i1094" DrawAspect="Content" ObjectID="_1685728989" r:id="rId177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730" w:dyaOrig="570" w14:anchorId="33B2CFC9">
          <v:shape id="_x0000_i1095" type="#_x0000_t75" style="width:136.5pt;height:28.5pt" o:ole="">
            <v:imagedata r:id="rId178" o:title=""/>
          </v:shape>
          <o:OLEObject Type="Embed" ProgID="Equation.DSMT4" ShapeID="_x0000_i1095" DrawAspect="Content" ObjectID="_1685728990" r:id="rId179"/>
        </w:object>
      </w:r>
      <w:r w:rsidRPr="007303C3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311E62AF" w14:textId="1F15CE58" w:rsidR="00A028EA" w:rsidRPr="007303C3" w:rsidRDefault="00892566" w:rsidP="007303C3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75BCB3B4" w14:textId="68FB6E70" w:rsidR="00A028EA" w:rsidRPr="007303C3" w:rsidRDefault="00591202" w:rsidP="00360BA5">
      <w:pPr>
        <w:pStyle w:val="ListParagraph"/>
        <w:numPr>
          <w:ilvl w:val="0"/>
          <w:numId w:val="18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6DDA203E">
          <v:shape id="_x0000_i1096" type="#_x0000_t75" style="width:135pt;height:66pt" o:ole="">
            <v:imagedata r:id="rId180" o:title=""/>
          </v:shape>
          <o:OLEObject Type="Embed" ProgID="Equation.DSMT4" ShapeID="_x0000_i1096" DrawAspect="Content" ObjectID="_1685728991" r:id="rId181"/>
        </w:object>
      </w:r>
    </w:p>
    <w:p w14:paraId="63470251" w14:textId="77777777" w:rsidR="00A028EA" w:rsidRPr="007303C3" w:rsidRDefault="00A028EA" w:rsidP="00360BA5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Tập nghiệm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725" w:dyaOrig="720" w14:anchorId="6413DCA3">
          <v:shape id="_x0000_i1097" type="#_x0000_t75" style="width:86.25pt;height:36pt" o:ole="">
            <v:imagedata r:id="rId182" o:title=""/>
          </v:shape>
          <o:OLEObject Type="Embed" ProgID="Equation.DSMT4" ShapeID="_x0000_i1097" DrawAspect="Content" ObjectID="_1685728992" r:id="rId183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là</w:t>
      </w:r>
    </w:p>
    <w:p w14:paraId="05C57F73" w14:textId="2F7035A4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A.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210" w:dyaOrig="675" w14:anchorId="69044BA1">
          <v:shape id="_x0000_i1098" type="#_x0000_t75" style="width:160.5pt;height:33.75pt" o:ole="">
            <v:imagedata r:id="rId184" o:title=""/>
          </v:shape>
          <o:OLEObject Type="Embed" ProgID="Equation.DSMT4" ShapeID="_x0000_i1098" DrawAspect="Content" ObjectID="_1685728993" r:id="rId185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="00591202"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540" w:dyaOrig="675" w14:anchorId="64D64756">
          <v:shape id="_x0000_i1099" type="#_x0000_t75" style="width:177pt;height:33.75pt" o:ole="">
            <v:imagedata r:id="rId186" o:title=""/>
          </v:shape>
          <o:OLEObject Type="Embed" ProgID="Equation.DSMT4" ShapeID="_x0000_i1099" DrawAspect="Content" ObjectID="_1685728994" r:id="rId187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C94ECAE" w14:textId="0338A720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60" w:dyaOrig="675" w14:anchorId="0B7BA502">
          <v:shape id="_x0000_i1100" type="#_x0000_t75" style="width:168pt;height:33.75pt" o:ole="">
            <v:imagedata r:id="rId188" o:title=""/>
          </v:shape>
          <o:OLEObject Type="Embed" ProgID="Equation.DSMT4" ShapeID="_x0000_i1100" DrawAspect="Content" ObjectID="_1685728995" r:id="rId189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="00591202" w:rsidRPr="007303C3"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3375" w:dyaOrig="675" w14:anchorId="2175ED62">
          <v:shape id="_x0000_i1101" type="#_x0000_t75" style="width:169.5pt;height:33.75pt" o:ole="">
            <v:imagedata r:id="rId190" o:title=""/>
          </v:shape>
          <o:OLEObject Type="Embed" ProgID="Equation.DSMT4" ShapeID="_x0000_i1101" DrawAspect="Content" ObjectID="_1685728996" r:id="rId191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848D34E" w14:textId="7F2F934A" w:rsidR="00A028EA" w:rsidRPr="007303C3" w:rsidRDefault="00892566" w:rsidP="007303C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CDF6088" w14:textId="434EF103" w:rsidR="00A028EA" w:rsidRPr="007303C3" w:rsidRDefault="00A028EA" w:rsidP="00360BA5">
      <w:pPr>
        <w:pStyle w:val="ListParagraph"/>
        <w:numPr>
          <w:ilvl w:val="0"/>
          <w:numId w:val="20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Ta có </w:t>
      </w:r>
      <w:r w:rsidR="00591202" w:rsidRPr="007303C3">
        <w:rPr>
          <w:rFonts w:ascii="Chu Van An" w:hAnsi="Chu Van An" w:cs="Chu Van An"/>
          <w:position w:val="-60"/>
          <w:sz w:val="24"/>
          <w:szCs w:val="24"/>
        </w:rPr>
        <w:object w:dxaOrig="6619" w:dyaOrig="1320" w14:anchorId="44209028">
          <v:shape id="_x0000_i1102" type="#_x0000_t75" style="width:331.5pt;height:66pt" o:ole="">
            <v:imagedata r:id="rId192" o:title=""/>
          </v:shape>
          <o:OLEObject Type="Embed" ProgID="Equation.DSMT4" ShapeID="_x0000_i1102" DrawAspect="Content" ObjectID="_1685728997" r:id="rId193"/>
        </w:object>
      </w:r>
    </w:p>
    <w:p w14:paraId="40870B5C" w14:textId="77777777" w:rsidR="00A028EA" w:rsidRPr="007303C3" w:rsidRDefault="00A028EA" w:rsidP="00360BA5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470" w:dyaOrig="630" w14:anchorId="30473A48">
          <v:shape id="_x0000_i1103" type="#_x0000_t75" style="width:73.5pt;height:31.5pt" o:ole="">
            <v:imagedata r:id="rId194" o:title=""/>
          </v:shape>
          <o:OLEObject Type="Embed" ProgID="Equation.DSMT4" ShapeID="_x0000_i1103" DrawAspect="Content" ObjectID="_1685728998" r:id="rId19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BB7C384" w14:textId="7EC6A533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840" w:dyaOrig="285" w14:anchorId="37939747">
          <v:shape id="_x0000_i1104" type="#_x0000_t75" style="width:42pt;height:14.25pt" o:ole="">
            <v:imagedata r:id="rId196" o:title=""/>
          </v:shape>
          <o:OLEObject Type="Embed" ProgID="Equation.DSMT4" ShapeID="_x0000_i1104" DrawAspect="Content" ObjectID="_1685728999" r:id="rId19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341F3E55">
          <v:shape id="_x0000_i1105" type="#_x0000_t75" style="width:30pt;height:14.25pt" o:ole="">
            <v:imagedata r:id="rId198" o:title=""/>
          </v:shape>
          <o:OLEObject Type="Embed" ProgID="Equation.DSMT4" ShapeID="_x0000_i1105" DrawAspect="Content" ObjectID="_1685729000" r:id="rId19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765" w:dyaOrig="630" w14:anchorId="2DA71DEB">
          <v:shape id="_x0000_i1106" type="#_x0000_t75" style="width:38.25pt;height:31.5pt" o:ole="">
            <v:imagedata r:id="rId200" o:title=""/>
          </v:shape>
          <o:OLEObject Type="Embed" ProgID="Equation.DSMT4" ShapeID="_x0000_i1106" DrawAspect="Content" ObjectID="_1685729001" r:id="rId201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7F338E71">
          <v:shape id="_x0000_i1107" type="#_x0000_t75" style="width:30pt;height:14.25pt" o:ole="">
            <v:imagedata r:id="rId202" o:title=""/>
          </v:shape>
          <o:OLEObject Type="Embed" ProgID="Equation.DSMT4" ShapeID="_x0000_i1107" DrawAspect="Content" ObjectID="_1685729002" r:id="rId20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CC58BE8" w14:textId="25BC9774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30" w14:anchorId="77EC8F97">
          <v:shape id="_x0000_i1108" type="#_x0000_t75" style="width:56.25pt;height:31.5pt" o:ole="">
            <v:imagedata r:id="rId204" o:title=""/>
          </v:shape>
          <o:OLEObject Type="Embed" ProgID="Equation.DSMT4" ShapeID="_x0000_i1108" DrawAspect="Content" ObjectID="_1685729003" r:id="rId20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494D8E83">
          <v:shape id="_x0000_i1109" type="#_x0000_t75" style="width:30pt;height:14.25pt" o:ole="">
            <v:imagedata r:id="rId206" o:title=""/>
          </v:shape>
          <o:OLEObject Type="Embed" ProgID="Equation.DSMT4" ShapeID="_x0000_i1109" DrawAspect="Content" ObjectID="_1685729004" r:id="rId20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720" w:dyaOrig="285" w14:anchorId="3F611EC4">
          <v:shape id="_x0000_i1110" type="#_x0000_t75" style="width:36pt;height:14.25pt" o:ole="">
            <v:imagedata r:id="rId208" o:title=""/>
          </v:shape>
          <o:OLEObject Type="Embed" ProgID="Equation.DSMT4" ShapeID="_x0000_i1110" DrawAspect="Content" ObjectID="_1685729005" r:id="rId209"/>
        </w:object>
      </w:r>
      <w:r w:rsidRPr="007303C3">
        <w:rPr>
          <w:rFonts w:ascii="Chu Van An" w:hAnsi="Chu Van An" w:cs="Chu Van An"/>
          <w:sz w:val="24"/>
          <w:szCs w:val="24"/>
        </w:rPr>
        <w:t xml:space="preserve">;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0BE6239E">
          <v:shape id="_x0000_i1111" type="#_x0000_t75" style="width:30pt;height:14.25pt" o:ole="">
            <v:imagedata r:id="rId210" o:title=""/>
          </v:shape>
          <o:OLEObject Type="Embed" ProgID="Equation.DSMT4" ShapeID="_x0000_i1111" DrawAspect="Content" ObjectID="_1685729006" r:id="rId21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61950A29" w14:textId="2D4A38B1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B3C0A8" w14:textId="3810621C" w:rsidR="00A028EA" w:rsidRPr="007303C3" w:rsidRDefault="002F0399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 </w:t>
      </w:r>
      <w:r w:rsidR="00A028EA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A028EA" w:rsidRPr="007303C3">
        <w:rPr>
          <w:rFonts w:ascii="Chu Van An" w:hAnsi="Chu Van An" w:cs="Chu Van An"/>
          <w:position w:val="-24"/>
          <w:sz w:val="24"/>
          <w:szCs w:val="24"/>
        </w:rPr>
        <w:object w:dxaOrig="5760" w:dyaOrig="630" w14:anchorId="16F112C8">
          <v:shape id="_x0000_i1112" type="#_x0000_t75" style="width:4in;height:31.5pt" o:ole="">
            <v:imagedata r:id="rId212" o:title=""/>
          </v:shape>
          <o:OLEObject Type="Embed" ProgID="Equation.DSMT4" ShapeID="_x0000_i1112" DrawAspect="Content" ObjectID="_1685729007" r:id="rId213"/>
        </w:object>
      </w:r>
      <w:r w:rsidR="00A028EA" w:rsidRPr="007303C3">
        <w:rPr>
          <w:rFonts w:ascii="Chu Van An" w:hAnsi="Chu Van An" w:cs="Chu Van An"/>
          <w:sz w:val="24"/>
          <w:szCs w:val="24"/>
        </w:rPr>
        <w:t xml:space="preserve"> </w:t>
      </w:r>
      <w:r w:rsidR="00A028EA" w:rsidRPr="007303C3">
        <w:rPr>
          <w:rFonts w:ascii="Chu Van An" w:hAnsi="Chu Van An" w:cs="Chu Van An"/>
          <w:position w:val="-14"/>
          <w:sz w:val="24"/>
          <w:szCs w:val="24"/>
        </w:rPr>
        <w:object w:dxaOrig="780" w:dyaOrig="390" w14:anchorId="396A46D7">
          <v:shape id="_x0000_i1113" type="#_x0000_t75" style="width:39pt;height:19.5pt" o:ole="">
            <v:imagedata r:id="rId214" o:title=""/>
          </v:shape>
          <o:OLEObject Type="Embed" ProgID="Equation.DSMT4" ShapeID="_x0000_i1113" DrawAspect="Content" ObjectID="_1685729008" r:id="rId215"/>
        </w:object>
      </w:r>
      <w:r w:rsidR="00A028EA" w:rsidRPr="007303C3">
        <w:rPr>
          <w:rFonts w:ascii="Chu Van An" w:hAnsi="Chu Van An" w:cs="Chu Van An"/>
          <w:sz w:val="24"/>
          <w:szCs w:val="24"/>
        </w:rPr>
        <w:t>.</w:t>
      </w:r>
    </w:p>
    <w:p w14:paraId="63F2A6E0" w14:textId="77777777" w:rsidR="00A028EA" w:rsidRPr="007303C3" w:rsidRDefault="00A028EA" w:rsidP="00360BA5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1500" w:dyaOrig="675" w14:anchorId="3D2C8B2F">
          <v:shape id="_x0000_i1114" type="#_x0000_t75" style="width:75pt;height:33.75pt;mso-width-percent:0;mso-height-percent:0;mso-width-percent:0;mso-height-percent:0" o:ole="">
            <v:imagedata r:id="rId216" o:title=""/>
          </v:shape>
          <o:OLEObject Type="Embed" ProgID="Equation.DSMT4" ShapeID="_x0000_i1114" DrawAspect="Content" ObjectID="_1685729009" r:id="rId217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6EF8C1E7" w14:textId="4F0B15C8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 xml:space="preserve">A.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025" w:dyaOrig="615" w14:anchorId="70E4652F">
          <v:shape id="_x0000_i1115" type="#_x0000_t75" style="width:101.25pt;height:30.75pt;mso-width-percent:0;mso-height-percent:0;mso-width-percent:0;mso-height-percent:0" o:ole="">
            <v:imagedata r:id="rId218" o:title=""/>
          </v:shape>
          <o:OLEObject Type="Embed" ProgID="Equation.DSMT4" ShapeID="_x0000_i1115" DrawAspect="Content" ObjectID="_1685729010" r:id="rId21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="00591202"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2145" w:dyaOrig="615" w14:anchorId="050AB77C">
          <v:shape id="_x0000_i1116" type="#_x0000_t75" style="width:107.25pt;height:30.75pt;mso-width-percent:0;mso-height-percent:0;mso-width-percent:0;mso-height-percent:0" o:ole="">
            <v:imagedata r:id="rId220" o:title=""/>
          </v:shape>
          <o:OLEObject Type="Embed" ProgID="Equation.DSMT4" ShapeID="_x0000_i1116" DrawAspect="Content" ObjectID="_1685729011" r:id="rId22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833B5A6" w14:textId="77777777" w:rsidR="00A028EA" w:rsidRPr="007303C3" w:rsidRDefault="00A028EA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1980" w:dyaOrig="615" w14:anchorId="072DC9D2">
          <v:shape id="_x0000_i1117" type="#_x0000_t75" style="width:99pt;height:30.75pt;mso-width-percent:0;mso-height-percent:0;mso-width-percent:0;mso-height-percent:0" o:ole="">
            <v:imagedata r:id="rId222" o:title=""/>
          </v:shape>
          <o:OLEObject Type="Embed" ProgID="Equation.DSMT4" ShapeID="_x0000_i1117" DrawAspect="Content" ObjectID="_1685729012" r:id="rId22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noProof/>
          <w:position w:val="-14"/>
          <w:sz w:val="24"/>
          <w:szCs w:val="24"/>
        </w:rPr>
        <w:object w:dxaOrig="1440" w:dyaOrig="405" w14:anchorId="02A4327E">
          <v:shape id="_x0000_i1118" type="#_x0000_t75" style="width:1in;height:20.25pt;mso-width-percent:0;mso-height-percent:0;mso-width-percent:0;mso-height-percent:0" o:ole="">
            <v:imagedata r:id="rId224" o:title=""/>
          </v:shape>
          <o:OLEObject Type="Embed" ProgID="Equation.DSMT4" ShapeID="_x0000_i1118" DrawAspect="Content" ObjectID="_1685729013" r:id="rId225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2CC8F86" w14:textId="70C88B12" w:rsidR="00A028EA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AAE8F1" w14:textId="30215696" w:rsidR="00A028EA" w:rsidRPr="007303C3" w:rsidRDefault="002F0399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A028EA"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5190" w:dyaOrig="675" w14:anchorId="7031BDE6">
          <v:shape id="_x0000_i1119" type="#_x0000_t75" style="width:259.5pt;height:33.75pt;mso-width-percent:0;mso-height-percent:0;mso-width-percent:0;mso-height-percent:0" o:ole="">
            <v:imagedata r:id="rId226" o:title=""/>
          </v:shape>
          <o:OLEObject Type="Embed" ProgID="Equation.DSMT4" ShapeID="_x0000_i1119" DrawAspect="Content" ObjectID="_1685729014" r:id="rId227"/>
        </w:object>
      </w:r>
      <w:r w:rsidR="00A028EA" w:rsidRPr="007303C3">
        <w:rPr>
          <w:rFonts w:ascii="Chu Van An" w:hAnsi="Chu Van An" w:cs="Chu Van An"/>
          <w:sz w:val="24"/>
          <w:szCs w:val="24"/>
        </w:rPr>
        <w:t>.</w:t>
      </w:r>
    </w:p>
    <w:p w14:paraId="499FFA77" w14:textId="77777777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0CFD9B7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917201">
        <w:rPr>
          <w:position w:val="-24"/>
        </w:rPr>
        <w:object w:dxaOrig="870" w:dyaOrig="570" w14:anchorId="0C7ADEFA">
          <v:shape id="_x0000_i1120" type="#_x0000_t75" style="width:43.5pt;height:28.5pt" o:ole="">
            <v:imagedata r:id="rId170" o:title=""/>
          </v:shape>
          <o:OLEObject Type="Embed" ProgID="Equation.DSMT4" ShapeID="_x0000_i1120" DrawAspect="Content" ObjectID="_1685729015" r:id="rId22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30E00657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445" w:dyaOrig="570" w14:anchorId="60C8C6A1">
          <v:shape id="_x0000_i1121" type="#_x0000_t75" style="width:122.25pt;height:28.5pt" o:ole="">
            <v:imagedata r:id="rId172" o:title=""/>
          </v:shape>
          <o:OLEObject Type="Embed" ProgID="Equation.DSMT4" ShapeID="_x0000_i1121" DrawAspect="Content" ObjectID="_1685729016" r:id="rId229"/>
        </w:object>
      </w:r>
      <w:r w:rsidRPr="00917201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917201">
        <w:rPr>
          <w:rFonts w:ascii="Chu Van An" w:eastAsia="Times New Roman" w:hAnsi="Chu Van An" w:cs="Chu Van An"/>
          <w:sz w:val="24"/>
          <w:szCs w:val="24"/>
        </w:rPr>
        <w:tab/>
      </w: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590" w:dyaOrig="570" w14:anchorId="1178F5F8">
          <v:shape id="_x0000_i1122" type="#_x0000_t75" style="width:79.5pt;height:28.5pt" o:ole="">
            <v:imagedata r:id="rId174" o:title=""/>
          </v:shape>
          <o:OLEObject Type="Embed" ProgID="Equation.DSMT4" ShapeID="_x0000_i1122" DrawAspect="Content" ObjectID="_1685729017" r:id="rId230"/>
        </w:object>
      </w:r>
      <w:r w:rsidRPr="00917201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1D600EAD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3165" w:dyaOrig="570" w14:anchorId="6880D8A6">
          <v:shape id="_x0000_i1123" type="#_x0000_t75" style="width:158.25pt;height:28.5pt" o:ole="">
            <v:imagedata r:id="rId176" o:title=""/>
          </v:shape>
          <o:OLEObject Type="Embed" ProgID="Equation.DSMT4" ShapeID="_x0000_i1123" DrawAspect="Content" ObjectID="_1685729018" r:id="rId231"/>
        </w:object>
      </w:r>
      <w:r w:rsidRPr="00917201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730" w:dyaOrig="570" w14:anchorId="320442EE">
          <v:shape id="_x0000_i1124" type="#_x0000_t75" style="width:136.5pt;height:28.5pt" o:ole="">
            <v:imagedata r:id="rId178" o:title=""/>
          </v:shape>
          <o:OLEObject Type="Embed" ProgID="Equation.DSMT4" ShapeID="_x0000_i1124" DrawAspect="Content" ObjectID="_1685729019" r:id="rId232"/>
        </w:object>
      </w:r>
      <w:r w:rsidRPr="00917201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091FB8E0" w14:textId="1291580D" w:rsidR="000D2819" w:rsidRPr="00917201" w:rsidRDefault="00892566" w:rsidP="000D2819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21041B6E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60"/>
          <w:sz w:val="24"/>
          <w:szCs w:val="24"/>
        </w:rPr>
        <w:object w:dxaOrig="2730" w:dyaOrig="1290" w14:anchorId="68886A24">
          <v:shape id="_x0000_i1125" type="#_x0000_t75" style="width:136.5pt;height:64.5pt" o:ole="">
            <v:imagedata r:id="rId233" o:title=""/>
          </v:shape>
          <o:OLEObject Type="Embed" ProgID="Equation.DSMT4" ShapeID="_x0000_i1125" DrawAspect="Content" ObjectID="_1685729020" r:id="rId234"/>
        </w:object>
      </w:r>
    </w:p>
    <w:p w14:paraId="359D0B53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2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>Nghiệm đặc biệt nào sau đây là sai?</w:t>
      </w:r>
    </w:p>
    <w:p w14:paraId="64C84A1D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700" w:dyaOrig="620" w14:anchorId="545CE46F">
          <v:shape id="_x0000_i1126" type="#_x0000_t75" style="width:135pt;height:31.5pt" o:ole="">
            <v:imagedata r:id="rId235" o:title=""/>
          </v:shape>
          <o:OLEObject Type="Embed" ProgID="Equation.DSMT4" ShapeID="_x0000_i1126" DrawAspect="Content" ObjectID="_1685729021" r:id="rId23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80" w:dyaOrig="279" w14:anchorId="0AB44BBF">
          <v:shape id="_x0000_i1127" type="#_x0000_t75" style="width:93.75pt;height:14.25pt" o:ole="">
            <v:imagedata r:id="rId237" o:title=""/>
          </v:shape>
          <o:OLEObject Type="Embed" ProgID="Equation.DSMT4" ShapeID="_x0000_i1127" DrawAspect="Content" ObjectID="_1685729022" r:id="rId23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72D02801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000" w:dyaOrig="279" w14:anchorId="41CA948F">
          <v:shape id="_x0000_i1128" type="#_x0000_t75" style="width:99.75pt;height:14.25pt" o:ole="">
            <v:imagedata r:id="rId239" o:title=""/>
          </v:shape>
          <o:OLEObject Type="Embed" ProgID="Equation.DSMT4" ShapeID="_x0000_i1128" DrawAspect="Content" ObjectID="_1685729023" r:id="rId240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17201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360" w:dyaOrig="620" w14:anchorId="13B2184E">
          <v:shape id="_x0000_i1129" type="#_x0000_t75" style="width:118.5pt;height:31.5pt" o:ole="">
            <v:imagedata r:id="rId241" o:title=""/>
          </v:shape>
          <o:OLEObject Type="Embed" ProgID="Equation.DSMT4" ShapeID="_x0000_i1129" DrawAspect="Content" ObjectID="_1685729024" r:id="rId24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369B96AA" w14:textId="26B3759B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EFCB9B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3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917201">
        <w:rPr>
          <w:position w:val="-6"/>
        </w:rPr>
        <w:object w:dxaOrig="1305" w:dyaOrig="270" w14:anchorId="325B2075">
          <v:shape id="_x0000_i1130" type="#_x0000_t75" style="width:65.25pt;height:13.5pt" o:ole="">
            <v:imagedata r:id="rId243" o:title=""/>
          </v:shape>
          <o:OLEObject Type="Embed" ProgID="Equation.DSMT4" ShapeID="_x0000_i1130" DrawAspect="Content" ObjectID="_1685729025" r:id="rId244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4F62B699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145" w:dyaOrig="630" w14:anchorId="6CF90437">
          <v:shape id="_x0000_i1131" type="#_x0000_t75" style="width:107.25pt;height:31.5pt" o:ole="">
            <v:imagedata r:id="rId245" o:title=""/>
          </v:shape>
          <o:OLEObject Type="Embed" ProgID="Equation.DSMT4" ShapeID="_x0000_i1131" DrawAspect="Content" ObjectID="_1685729026" r:id="rId24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2160" w:dyaOrig="1320" w14:anchorId="28239869">
          <v:shape id="_x0000_i1132" type="#_x0000_t75" style="width:108pt;height:66pt" o:ole="">
            <v:imagedata r:id="rId247" o:title=""/>
          </v:shape>
          <o:OLEObject Type="Embed" ProgID="Equation.DSMT4" ShapeID="_x0000_i1132" DrawAspect="Content" ObjectID="_1685729027" r:id="rId24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1903FBC1" w14:textId="6F18F954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010" w:dyaOrig="630" w14:anchorId="789AB34E">
          <v:shape id="_x0000_i1133" type="#_x0000_t75" style="width:100.5pt;height:31.5pt" o:ole="">
            <v:imagedata r:id="rId249" o:title=""/>
          </v:shape>
          <o:OLEObject Type="Embed" ProgID="Equation.DSMT4" ShapeID="_x0000_i1133" DrawAspect="Content" ObjectID="_1685729028" r:id="rId25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2115" w:dyaOrig="1320" w14:anchorId="61DDBC42">
          <v:shape id="_x0000_i1134" type="#_x0000_t75" style="width:105.75pt;height:66pt" o:ole="">
            <v:imagedata r:id="rId251" o:title=""/>
          </v:shape>
          <o:OLEObject Type="Embed" ProgID="Equation.DSMT4" ShapeID="_x0000_i1134" DrawAspect="Content" ObjectID="_1685729029" r:id="rId25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C21FB9C" w14:textId="7A9F04CE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D567322" w14:textId="77777777" w:rsidR="000D2819" w:rsidRPr="00917201" w:rsidRDefault="000D2819" w:rsidP="000D2819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2985" w:dyaOrig="630" w14:anchorId="128C12CF">
          <v:shape id="_x0000_i1135" type="#_x0000_t75" style="width:149.25pt;height:31.5pt" o:ole="">
            <v:imagedata r:id="rId253" o:title=""/>
          </v:shape>
          <o:OLEObject Type="Embed" ProgID="Equation.DSMT4" ShapeID="_x0000_i1135" DrawAspect="Content" ObjectID="_1685729030" r:id="rId254"/>
        </w:objec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2160" w:dyaOrig="1320" w14:anchorId="22BA5915">
          <v:shape id="_x0000_i1136" type="#_x0000_t75" style="width:108pt;height:66pt" o:ole="">
            <v:imagedata r:id="rId247" o:title=""/>
          </v:shape>
          <o:OLEObject Type="Embed" ProgID="Equation.DSMT4" ShapeID="_x0000_i1136" DrawAspect="Content" ObjectID="_1685729031" r:id="rId255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88BC3FB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4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eastAsia="Calibri" w:hAnsi="Chu Van An" w:cs="Chu Van An"/>
          <w:sz w:val="24"/>
          <w:szCs w:val="24"/>
        </w:rPr>
        <w:t xml:space="preserve">Tập nghiệm của phương trình </w:t>
      </w:r>
      <w:r w:rsidRPr="00917201">
        <w:rPr>
          <w:position w:val="-28"/>
        </w:rPr>
        <w:object w:dxaOrig="1725" w:dyaOrig="720" w14:anchorId="61F831D9">
          <v:shape id="_x0000_i1137" type="#_x0000_t75" style="width:86.25pt;height:36pt" o:ole="">
            <v:imagedata r:id="rId182" o:title=""/>
          </v:shape>
          <o:OLEObject Type="Embed" ProgID="Equation.DSMT4" ShapeID="_x0000_i1137" DrawAspect="Content" ObjectID="_1685729032" r:id="rId256"/>
        </w:object>
      </w:r>
      <w:r w:rsidRPr="00917201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2B6CB19B" w14:textId="5F2A26A2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3210" w:dyaOrig="675" w14:anchorId="099D4D05">
          <v:shape id="_x0000_i1138" type="#_x0000_t75" style="width:160.5pt;height:33.75pt" o:ole="">
            <v:imagedata r:id="rId184" o:title=""/>
          </v:shape>
          <o:OLEObject Type="Embed" ProgID="Equation.DSMT4" ShapeID="_x0000_i1138" DrawAspect="Content" ObjectID="_1685729033" r:id="rId257"/>
        </w:object>
      </w:r>
      <w:r w:rsidRPr="0091720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3540" w:dyaOrig="675" w14:anchorId="72A05D9A">
          <v:shape id="_x0000_i1139" type="#_x0000_t75" style="width:177pt;height:33.75pt" o:ole="">
            <v:imagedata r:id="rId186" o:title=""/>
          </v:shape>
          <o:OLEObject Type="Embed" ProgID="Equation.DSMT4" ShapeID="_x0000_i1139" DrawAspect="Content" ObjectID="_1685729034" r:id="rId258"/>
        </w:object>
      </w:r>
      <w:r w:rsidRPr="00917201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3025BD7" w14:textId="44DFF79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3360" w:dyaOrig="675" w14:anchorId="0D33E445">
          <v:shape id="_x0000_i1140" type="#_x0000_t75" style="width:168pt;height:33.75pt" o:ole="">
            <v:imagedata r:id="rId188" o:title=""/>
          </v:shape>
          <o:OLEObject Type="Embed" ProgID="Equation.DSMT4" ShapeID="_x0000_i1140" DrawAspect="Content" ObjectID="_1685729035" r:id="rId259"/>
        </w:object>
      </w:r>
      <w:r w:rsidRPr="0091720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>
        <w:rPr>
          <w:rFonts w:ascii="Chu Van An" w:eastAsia="Calibri" w:hAnsi="Chu Van An" w:cs="Chu Van An"/>
          <w:color w:val="000000"/>
          <w:sz w:val="24"/>
          <w:szCs w:val="24"/>
        </w:rPr>
        <w:tab/>
      </w: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3375" w:dyaOrig="675" w14:anchorId="1AC8E058">
          <v:shape id="_x0000_i1141" type="#_x0000_t75" style="width:168.75pt;height:33.75pt" o:ole="">
            <v:imagedata r:id="rId190" o:title=""/>
          </v:shape>
          <o:OLEObject Type="Embed" ProgID="Equation.DSMT4" ShapeID="_x0000_i1141" DrawAspect="Content" ObjectID="_1685729036" r:id="rId260"/>
        </w:object>
      </w:r>
      <w:r w:rsidRPr="00917201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C8A05E4" w14:textId="250082BA" w:rsidR="000D2819" w:rsidRPr="00917201" w:rsidRDefault="00892566" w:rsidP="000D2819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6110446" w14:textId="77777777" w:rsidR="000D2819" w:rsidRPr="00917201" w:rsidRDefault="000D2819" w:rsidP="000D2819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</w:p>
    <w:p w14:paraId="65DDC26D" w14:textId="77777777" w:rsidR="000D2819" w:rsidRPr="00917201" w:rsidRDefault="000D2819" w:rsidP="000D2819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sz w:val="24"/>
          <w:szCs w:val="24"/>
        </w:rPr>
        <w:lastRenderedPageBreak/>
        <w:t xml:space="preserve">Ta có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6612" w:dyaOrig="1320" w14:anchorId="27534911">
          <v:shape id="_x0000_i1142" type="#_x0000_t75" style="width:330.75pt;height:66pt" o:ole="">
            <v:imagedata r:id="rId261" o:title=""/>
          </v:shape>
          <o:OLEObject Type="Embed" ProgID="Equation.DSMT4" ShapeID="_x0000_i1142" DrawAspect="Content" ObjectID="_1685729037" r:id="rId262"/>
        </w:object>
      </w:r>
    </w:p>
    <w:p w14:paraId="0778B701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5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position w:val="-28"/>
        </w:rPr>
        <w:object w:dxaOrig="1680" w:dyaOrig="675" w14:anchorId="4126D463">
          <v:shape id="_x0000_i1143" type="#_x0000_t75" style="width:84pt;height:33.75pt" o:ole="">
            <v:imagedata r:id="rId263" o:title=""/>
          </v:shape>
          <o:OLEObject Type="Embed" ProgID="Equation.DSMT4" ShapeID="_x0000_i1143" DrawAspect="Content" ObjectID="_1685729038" r:id="rId264"/>
        </w:object>
      </w:r>
      <w:r w:rsidRPr="00917201">
        <w:rPr>
          <w:rFonts w:ascii="Chu Van An" w:hAnsi="Chu Van An" w:cs="Chu Van An"/>
          <w:sz w:val="24"/>
          <w:szCs w:val="24"/>
        </w:rPr>
        <w:t>có nghiệm là</w:t>
      </w:r>
    </w:p>
    <w:p w14:paraId="5B022405" w14:textId="3F33921A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175" w:dyaOrig="630" w14:anchorId="09AEB12F">
          <v:shape id="_x0000_i1144" type="#_x0000_t75" style="width:108.75pt;height:31.5pt" o:ole="">
            <v:imagedata r:id="rId265" o:title=""/>
          </v:shape>
          <o:OLEObject Type="Embed" ProgID="Equation.DSMT4" ShapeID="_x0000_i1144" DrawAspect="Content" ObjectID="_1685729039" r:id="rId26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875" w:dyaOrig="630" w14:anchorId="0DD01C0A">
          <v:shape id="_x0000_i1145" type="#_x0000_t75" style="width:93.75pt;height:31.5pt" o:ole="">
            <v:imagedata r:id="rId267" o:title=""/>
          </v:shape>
          <o:OLEObject Type="Embed" ProgID="Equation.DSMT4" ShapeID="_x0000_i1145" DrawAspect="Content" ObjectID="_1685729040" r:id="rId26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BBAF8EC" w14:textId="45CF5D1A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310" w:dyaOrig="630" w14:anchorId="03D05572">
          <v:shape id="_x0000_i1146" type="#_x0000_t75" style="width:115.5pt;height:31.5pt" o:ole="">
            <v:imagedata r:id="rId269" o:title=""/>
          </v:shape>
          <o:OLEObject Type="Embed" ProgID="Equation.DSMT4" ShapeID="_x0000_i1146" DrawAspect="Content" ObjectID="_1685729041" r:id="rId27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1440" w:dyaOrig="405" w14:anchorId="6A6AB786">
          <v:shape id="_x0000_i1147" type="#_x0000_t75" style="width:1in;height:20.25pt" o:ole="">
            <v:imagedata r:id="rId271" o:title=""/>
          </v:shape>
          <o:OLEObject Type="Embed" ProgID="Equation.DSMT4" ShapeID="_x0000_i1147" DrawAspect="Content" ObjectID="_1685729042" r:id="rId27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6FD6D055" w14:textId="6E620476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227024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6D34E6AC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1680" w:dyaOrig="675" w14:anchorId="1B0F89F7">
          <v:shape id="_x0000_i1148" type="#_x0000_t75" style="width:84pt;height:33.75pt" o:ole="">
            <v:imagedata r:id="rId273" o:title=""/>
          </v:shape>
          <o:OLEObject Type="Embed" ProgID="Equation.DSMT4" ShapeID="_x0000_i1148" DrawAspect="Content" ObjectID="_1685729043" r:id="rId274"/>
        </w:object>
      </w:r>
    </w:p>
    <w:p w14:paraId="21824D45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1605" w:dyaOrig="630" w14:anchorId="3E2C8CFE">
          <v:shape id="_x0000_i1149" type="#_x0000_t75" style="width:80.25pt;height:31.5pt" o:ole="">
            <v:imagedata r:id="rId275" o:title=""/>
          </v:shape>
          <o:OLEObject Type="Embed" ProgID="Equation.DSMT4" ShapeID="_x0000_i1149" DrawAspect="Content" ObjectID="_1685729044" r:id="rId276"/>
        </w:object>
      </w:r>
    </w:p>
    <w:p w14:paraId="1EDB226A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1770" w:dyaOrig="630" w14:anchorId="4E29B1F5">
          <v:shape id="_x0000_i1150" type="#_x0000_t75" style="width:88.5pt;height:31.5pt" o:ole="">
            <v:imagedata r:id="rId277" o:title=""/>
          </v:shape>
          <o:OLEObject Type="Embed" ProgID="Equation.DSMT4" ShapeID="_x0000_i1150" DrawAspect="Content" ObjectID="_1685729045" r:id="rId278"/>
        </w:object>
      </w:r>
    </w:p>
    <w:p w14:paraId="57C407E2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6"/>
          <w:sz w:val="24"/>
          <w:szCs w:val="24"/>
        </w:rPr>
        <w:object w:dxaOrig="1770" w:dyaOrig="270" w14:anchorId="309CDAFF">
          <v:shape id="_x0000_i1151" type="#_x0000_t75" style="width:88.5pt;height:13.5pt" o:ole="">
            <v:imagedata r:id="rId279" o:title=""/>
          </v:shape>
          <o:OLEObject Type="Embed" ProgID="Equation.DSMT4" ShapeID="_x0000_i1151" DrawAspect="Content" ObjectID="_1685729046" r:id="rId280"/>
        </w:object>
      </w:r>
    </w:p>
    <w:p w14:paraId="166F5EF7" w14:textId="77777777" w:rsidR="000D2819" w:rsidRPr="00917201" w:rsidRDefault="000D2819" w:rsidP="000D281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2475" w:dyaOrig="630" w14:anchorId="0C8A3E0F">
          <v:shape id="_x0000_i1152" type="#_x0000_t75" style="width:123.75pt;height:31.5pt" o:ole="">
            <v:imagedata r:id="rId281" o:title=""/>
          </v:shape>
          <o:OLEObject Type="Embed" ProgID="Equation.DSMT4" ShapeID="_x0000_i1152" DrawAspect="Content" ObjectID="_1685729047" r:id="rId28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499AF8DB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6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color w:val="000000"/>
          <w:position w:val="-12"/>
        </w:rPr>
        <w:object w:dxaOrig="1575" w:dyaOrig="375" w14:anchorId="2E7B7BA0">
          <v:shape id="_x0000_i1153" type="#_x0000_t75" style="width:78.75pt;height:18.75pt" o:ole="">
            <v:imagedata r:id="rId283" o:title=""/>
          </v:shape>
          <o:OLEObject Type="Embed" ProgID="Equation.DSMT4" ShapeID="_x0000_i1153" DrawAspect="Content" ObjectID="_1685729048" r:id="rId284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tập nghiệm là</w:t>
      </w:r>
    </w:p>
    <w:p w14:paraId="5949BC34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color w:val="000000"/>
          <w:position w:val="-26"/>
          <w:sz w:val="24"/>
          <w:szCs w:val="24"/>
        </w:rPr>
        <w:object w:dxaOrig="1965" w:dyaOrig="675" w14:anchorId="5242691D">
          <v:shape id="_x0000_i1154" type="#_x0000_t75" style="width:98.25pt;height:33.75pt" o:ole="">
            <v:imagedata r:id="rId285" o:title=""/>
          </v:shape>
          <o:OLEObject Type="Embed" ProgID="Equation.DSMT4" ShapeID="_x0000_i1154" DrawAspect="Content" ObjectID="_1685729049" r:id="rId286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color w:val="000000"/>
          <w:position w:val="-26"/>
          <w:sz w:val="24"/>
          <w:szCs w:val="24"/>
        </w:rPr>
        <w:object w:dxaOrig="1965" w:dyaOrig="675" w14:anchorId="58C75C05">
          <v:shape id="_x0000_i1155" type="#_x0000_t75" style="width:98.25pt;height:33.75pt" o:ole="">
            <v:imagedata r:id="rId287" o:title=""/>
          </v:shape>
          <o:OLEObject Type="Embed" ProgID="Equation.DSMT4" ShapeID="_x0000_i1155" DrawAspect="Content" ObjectID="_1685729050" r:id="rId288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C5FE23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color w:val="000000"/>
          <w:position w:val="-26"/>
          <w:sz w:val="24"/>
          <w:szCs w:val="24"/>
        </w:rPr>
        <w:object w:dxaOrig="2865" w:dyaOrig="675" w14:anchorId="73220787">
          <v:shape id="_x0000_i1156" type="#_x0000_t75" style="width:143.25pt;height:33.75pt" o:ole="">
            <v:imagedata r:id="rId289" o:title=""/>
          </v:shape>
          <o:OLEObject Type="Embed" ProgID="Equation.DSMT4" ShapeID="_x0000_i1156" DrawAspect="Content" ObjectID="_1685729051" r:id="rId290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color w:val="000000"/>
          <w:position w:val="-26"/>
          <w:sz w:val="24"/>
          <w:szCs w:val="24"/>
        </w:rPr>
        <w:object w:dxaOrig="2865" w:dyaOrig="675" w14:anchorId="7B87AC77">
          <v:shape id="_x0000_i1157" type="#_x0000_t75" style="width:143.25pt;height:33.75pt" o:ole="">
            <v:imagedata r:id="rId291" o:title=""/>
          </v:shape>
          <o:OLEObject Type="Embed" ProgID="Equation.DSMT4" ShapeID="_x0000_i1157" DrawAspect="Content" ObjectID="_1685729052" r:id="rId292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2B39075" w14:textId="07041C1F" w:rsidR="000D2819" w:rsidRPr="00917201" w:rsidRDefault="00892566" w:rsidP="000D2819">
      <w:pPr>
        <w:spacing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B9A933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669CFB6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00000"/>
          <w:position w:val="-58"/>
          <w:sz w:val="24"/>
          <w:szCs w:val="24"/>
        </w:rPr>
        <w:object w:dxaOrig="5505" w:dyaOrig="1320" w14:anchorId="1EF05D20">
          <v:shape id="_x0000_i1158" type="#_x0000_t75" style="width:275.25pt;height:66pt" o:ole="">
            <v:imagedata r:id="rId293" o:title=""/>
          </v:shape>
          <o:OLEObject Type="Embed" ProgID="Equation.DSMT4" ShapeID="_x0000_i1158" DrawAspect="Content" ObjectID="_1685729053" r:id="rId29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F66154F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7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917201">
        <w:rPr>
          <w:noProof/>
          <w:position w:val="-28"/>
        </w:rPr>
        <w:object w:dxaOrig="1500" w:dyaOrig="675" w14:anchorId="06314CE6">
          <v:shape id="_x0000_i1159" type="#_x0000_t75" style="width:75pt;height:33.75pt;mso-width-percent:0;mso-height-percent:0;mso-width-percent:0;mso-height-percent:0" o:ole="">
            <v:imagedata r:id="rId216" o:title=""/>
          </v:shape>
          <o:OLEObject Type="Embed" ProgID="Equation.DSMT4" ShapeID="_x0000_i1159" DrawAspect="Content" ObjectID="_1685729054" r:id="rId29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7A4C3E94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2025" w:dyaOrig="615" w14:anchorId="2C5FD6D8">
          <v:shape id="_x0000_i1160" type="#_x0000_t75" style="width:101.25pt;height:30.75pt;mso-width-percent:0;mso-height-percent:0;mso-width-percent:0;mso-height-percent:0" o:ole="">
            <v:imagedata r:id="rId218" o:title=""/>
          </v:shape>
          <o:OLEObject Type="Embed" ProgID="Equation.DSMT4" ShapeID="_x0000_i1160" DrawAspect="Content" ObjectID="_1685729055" r:id="rId29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2145" w:dyaOrig="615" w14:anchorId="73C1D44A">
          <v:shape id="_x0000_i1161" type="#_x0000_t75" style="width:107.25pt;height:30.75pt;mso-width-percent:0;mso-height-percent:0;mso-width-percent:0;mso-height-percent:0" o:ole="">
            <v:imagedata r:id="rId220" o:title=""/>
          </v:shape>
          <o:OLEObject Type="Embed" ProgID="Equation.DSMT4" ShapeID="_x0000_i1161" DrawAspect="Content" ObjectID="_1685729056" r:id="rId297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A09AD86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1980" w:dyaOrig="615" w14:anchorId="6DFA0115">
          <v:shape id="_x0000_i1162" type="#_x0000_t75" style="width:99pt;height:30.75pt;mso-width-percent:0;mso-height-percent:0;mso-width-percent:0;mso-height-percent:0" o:ole="">
            <v:imagedata r:id="rId222" o:title=""/>
          </v:shape>
          <o:OLEObject Type="Embed" ProgID="Equation.DSMT4" ShapeID="_x0000_i1162" DrawAspect="Content" ObjectID="_1685729057" r:id="rId29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1440" w:dyaOrig="405" w14:anchorId="2B08798B">
          <v:shape id="_x0000_i1163" type="#_x0000_t75" style="width:1in;height:20.25pt;mso-width-percent:0;mso-height-percent:0;mso-width-percent:0;mso-height-percent:0" o:ole="">
            <v:imagedata r:id="rId224" o:title=""/>
          </v:shape>
          <o:OLEObject Type="Embed" ProgID="Equation.DSMT4" ShapeID="_x0000_i1163" DrawAspect="Content" ObjectID="_1685729058" r:id="rId299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4052CDF6" w14:textId="70EDC988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B43FDE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502F7E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noProof/>
          <w:position w:val="-28"/>
          <w:sz w:val="24"/>
          <w:szCs w:val="24"/>
        </w:rPr>
        <w:object w:dxaOrig="5190" w:dyaOrig="675" w14:anchorId="7F2B8729">
          <v:shape id="_x0000_i1164" type="#_x0000_t75" style="width:259.5pt;height:33.75pt;mso-width-percent:0;mso-height-percent:0;mso-width-percent:0;mso-height-percent:0" o:ole="">
            <v:imagedata r:id="rId226" o:title=""/>
          </v:shape>
          <o:OLEObject Type="Embed" ProgID="Equation.DSMT4" ShapeID="_x0000_i1164" DrawAspect="Content" ObjectID="_1685729059" r:id="rId30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0DECFAA4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contextualSpacing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  <w:lang w:eastAsia="vi-VN"/>
        </w:rPr>
        <w:t>Câu 8</w:t>
      </w:r>
      <w:r>
        <w:rPr>
          <w:rFonts w:ascii="Chu Van An" w:eastAsia="Calibri" w:hAnsi="Chu Van An" w:cs="Chu Van An"/>
          <w:b/>
          <w:color w:val="0000FF"/>
          <w:sz w:val="24"/>
          <w:szCs w:val="24"/>
          <w:lang w:eastAsia="vi-VN"/>
        </w:rPr>
        <w:t xml:space="preserve">: </w:t>
      </w:r>
      <w:r w:rsidRPr="00917201">
        <w:rPr>
          <w:rFonts w:ascii="Chu Van An" w:hAnsi="Chu Van An" w:cs="Chu Van An"/>
          <w:sz w:val="24"/>
          <w:szCs w:val="24"/>
          <w:lang w:eastAsia="vi-VN"/>
        </w:rPr>
        <w:t xml:space="preserve">Tập nghiệm của phương trình </w:t>
      </w:r>
      <w:r w:rsidRPr="00917201">
        <w:rPr>
          <w:position w:val="-6"/>
          <w:lang w:eastAsia="vi-VN"/>
        </w:rPr>
        <w:object w:dxaOrig="1260" w:dyaOrig="288" w14:anchorId="43ED1C8A">
          <v:shape id="_x0000_i1165" type="#_x0000_t75" style="width:63pt;height:14.25pt" o:ole="">
            <v:imagedata r:id="rId301" o:title=""/>
          </v:shape>
          <o:OLEObject Type="Embed" ProgID="Equation.DSMT4" ShapeID="_x0000_i1165" DrawAspect="Content" ObjectID="_1685729060" r:id="rId302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 xml:space="preserve"> là</w:t>
      </w:r>
    </w:p>
    <w:p w14:paraId="57580F2A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917201">
        <w:rPr>
          <w:rFonts w:ascii="Chu Van An" w:hAnsi="Chu Van An" w:cs="Chu Van An"/>
          <w:position w:val="-28"/>
          <w:sz w:val="24"/>
          <w:szCs w:val="24"/>
          <w:lang w:val="vi-VN" w:eastAsia="vi-VN"/>
        </w:rPr>
        <w:object w:dxaOrig="1752" w:dyaOrig="660" w14:anchorId="7A6CC2A8">
          <v:shape id="_x0000_i1166" type="#_x0000_t75" style="width:87.75pt;height:33pt" o:ole="">
            <v:imagedata r:id="rId303" o:title=""/>
          </v:shape>
          <o:OLEObject Type="Embed" ProgID="Equation.DSMT4" ShapeID="_x0000_i1166" DrawAspect="Content" ObjectID="_1685729061" r:id="rId304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  <w:r w:rsidRPr="00917201">
        <w:rPr>
          <w:rFonts w:ascii="Chu Van An" w:hAnsi="Chu Van An" w:cs="Chu Van An"/>
          <w:sz w:val="24"/>
          <w:szCs w:val="24"/>
          <w:lang w:eastAsia="vi-VN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B. </w:t>
      </w:r>
      <w:r w:rsidRPr="00917201">
        <w:rPr>
          <w:rFonts w:ascii="Chu Van An" w:hAnsi="Chu Van An" w:cs="Chu Van An"/>
          <w:position w:val="-28"/>
          <w:sz w:val="24"/>
          <w:szCs w:val="24"/>
          <w:lang w:val="vi-VN" w:eastAsia="vi-VN"/>
        </w:rPr>
        <w:object w:dxaOrig="1872" w:dyaOrig="660" w14:anchorId="39748FC8">
          <v:shape id="_x0000_i1167" type="#_x0000_t75" style="width:93.75pt;height:33pt" o:ole="">
            <v:imagedata r:id="rId305" o:title=""/>
          </v:shape>
          <o:OLEObject Type="Embed" ProgID="Equation.DSMT4" ShapeID="_x0000_i1167" DrawAspect="Content" ObjectID="_1685729062" r:id="rId306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684A90D4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 w:eastAsia="vi-VN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C. </w:t>
      </w:r>
      <w:r w:rsidRPr="00917201">
        <w:rPr>
          <w:rFonts w:ascii="Chu Van An" w:hAnsi="Chu Van An" w:cs="Chu Van An"/>
          <w:position w:val="-28"/>
          <w:sz w:val="24"/>
          <w:szCs w:val="24"/>
          <w:lang w:val="vi-VN" w:eastAsia="vi-VN"/>
        </w:rPr>
        <w:object w:dxaOrig="1872" w:dyaOrig="660" w14:anchorId="47BCC319">
          <v:shape id="_x0000_i1168" type="#_x0000_t75" style="width:93.75pt;height:33pt" o:ole="">
            <v:imagedata r:id="rId307" o:title=""/>
          </v:shape>
          <o:OLEObject Type="Embed" ProgID="Equation.DSMT4" ShapeID="_x0000_i1168" DrawAspect="Content" ObjectID="_1685729063" r:id="rId308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  <w:r w:rsidRPr="00917201">
        <w:rPr>
          <w:rFonts w:ascii="Chu Van An" w:hAnsi="Chu Van An" w:cs="Chu Van An"/>
          <w:sz w:val="24"/>
          <w:szCs w:val="24"/>
          <w:lang w:eastAsia="vi-VN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917201">
        <w:rPr>
          <w:rFonts w:ascii="Chu Van An" w:hAnsi="Chu Van An" w:cs="Chu Van An"/>
          <w:position w:val="-28"/>
          <w:sz w:val="24"/>
          <w:szCs w:val="24"/>
          <w:lang w:val="vi-VN" w:eastAsia="vi-VN"/>
        </w:rPr>
        <w:object w:dxaOrig="1968" w:dyaOrig="660" w14:anchorId="2F956EF3">
          <v:shape id="_x0000_i1169" type="#_x0000_t75" style="width:98.25pt;height:33pt" o:ole="">
            <v:imagedata r:id="rId309" o:title=""/>
          </v:shape>
          <o:OLEObject Type="Embed" ProgID="Equation.DSMT4" ShapeID="_x0000_i1169" DrawAspect="Content" ObjectID="_1685729064" r:id="rId310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08924E69" w14:textId="1597D054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A94E1B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</w:p>
    <w:p w14:paraId="6F26586B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917201">
        <w:rPr>
          <w:rFonts w:ascii="Chu Van An" w:eastAsia="Calibri" w:hAnsi="Chu Van An" w:cs="Chu Van An"/>
          <w:sz w:val="24"/>
          <w:szCs w:val="24"/>
        </w:rPr>
        <w:t xml:space="preserve">Ta có phương trình </w:t>
      </w:r>
      <w:r w:rsidRPr="00917201">
        <w:rPr>
          <w:rFonts w:ascii="Chu Van An" w:hAnsi="Chu Van An" w:cs="Chu Van An"/>
          <w:position w:val="-6"/>
          <w:sz w:val="24"/>
          <w:szCs w:val="24"/>
          <w:lang w:eastAsia="vi-VN"/>
        </w:rPr>
        <w:object w:dxaOrig="1260" w:dyaOrig="288" w14:anchorId="12CE2417">
          <v:shape id="_x0000_i1170" type="#_x0000_t75" style="width:63pt;height:14.25pt" o:ole="">
            <v:imagedata r:id="rId301" o:title=""/>
          </v:shape>
          <o:OLEObject Type="Embed" ProgID="Equation.DSMT4" ShapeID="_x0000_i1170" DrawAspect="Content" ObjectID="_1685729065" r:id="rId311"/>
        </w:object>
      </w:r>
      <w:r w:rsidRPr="00917201">
        <w:rPr>
          <w:rFonts w:ascii="Chu Van An" w:hAnsi="Chu Van An" w:cs="Chu Van An"/>
          <w:position w:val="-6"/>
          <w:sz w:val="24"/>
          <w:szCs w:val="24"/>
          <w:lang w:eastAsia="vi-VN"/>
        </w:rPr>
        <w:object w:dxaOrig="1392" w:dyaOrig="288" w14:anchorId="094B4899">
          <v:shape id="_x0000_i1171" type="#_x0000_t75" style="width:69pt;height:14.25pt" o:ole="">
            <v:imagedata r:id="rId312" o:title=""/>
          </v:shape>
          <o:OLEObject Type="Embed" ProgID="Equation.DSMT4" ShapeID="_x0000_i1171" DrawAspect="Content" ObjectID="_1685729066" r:id="rId313"/>
        </w:object>
      </w:r>
      <w:r w:rsidRPr="00917201">
        <w:rPr>
          <w:rFonts w:ascii="Chu Van An" w:hAnsi="Chu Van An" w:cs="Chu Van An"/>
          <w:position w:val="-24"/>
          <w:sz w:val="24"/>
          <w:szCs w:val="24"/>
          <w:lang w:eastAsia="vi-VN"/>
        </w:rPr>
        <w:object w:dxaOrig="1800" w:dyaOrig="612" w14:anchorId="282CB893">
          <v:shape id="_x0000_i1172" type="#_x0000_t75" style="width:90pt;height:30.75pt" o:ole="">
            <v:imagedata r:id="rId314" o:title=""/>
          </v:shape>
          <o:OLEObject Type="Embed" ProgID="Equation.DSMT4" ShapeID="_x0000_i1172" DrawAspect="Content" ObjectID="_1685729067" r:id="rId315"/>
        </w:object>
      </w:r>
      <w:r w:rsidRPr="00917201">
        <w:rPr>
          <w:rFonts w:ascii="Chu Van An" w:hAnsi="Chu Van An" w:cs="Chu Van An"/>
          <w:position w:val="-24"/>
          <w:sz w:val="24"/>
          <w:szCs w:val="24"/>
          <w:lang w:eastAsia="vi-VN"/>
        </w:rPr>
        <w:object w:dxaOrig="2387" w:dyaOrig="612" w14:anchorId="56B1B292">
          <v:shape id="_x0000_i1173" type="#_x0000_t75" style="width:119.25pt;height:30.75pt" o:ole="">
            <v:imagedata r:id="rId316" o:title=""/>
          </v:shape>
          <o:OLEObject Type="Embed" ProgID="Equation.DSMT4" ShapeID="_x0000_i1173" DrawAspect="Content" ObjectID="_1685729068" r:id="rId317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2D1AEF64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917201">
        <w:rPr>
          <w:rFonts w:ascii="Chu Van An" w:hAnsi="Chu Van An" w:cs="Chu Van An"/>
          <w:sz w:val="24"/>
          <w:szCs w:val="24"/>
          <w:lang w:eastAsia="vi-VN"/>
        </w:rPr>
        <w:t xml:space="preserve">Vậy tập nghiệm của phương trình là </w:t>
      </w:r>
      <w:r w:rsidRPr="00917201">
        <w:rPr>
          <w:rFonts w:ascii="Chu Van An" w:hAnsi="Chu Van An" w:cs="Chu Van An"/>
          <w:position w:val="-28"/>
          <w:sz w:val="24"/>
          <w:szCs w:val="24"/>
          <w:lang w:val="vi-VN" w:eastAsia="vi-VN"/>
        </w:rPr>
        <w:object w:dxaOrig="1968" w:dyaOrig="660" w14:anchorId="7A1C7CB4">
          <v:shape id="_x0000_i1174" type="#_x0000_t75" style="width:98.25pt;height:33pt" o:ole="">
            <v:imagedata r:id="rId309" o:title=""/>
          </v:shape>
          <o:OLEObject Type="Embed" ProgID="Equation.DSMT4" ShapeID="_x0000_i1174" DrawAspect="Content" ObjectID="_1685729069" r:id="rId318"/>
        </w:object>
      </w:r>
      <w:r w:rsidRPr="00917201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7D5EA62B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9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917201">
        <w:rPr>
          <w:position w:val="-6"/>
        </w:rPr>
        <w:object w:dxaOrig="870" w:dyaOrig="270" w14:anchorId="31E8F449">
          <v:shape id="_x0000_i1175" type="#_x0000_t75" style="width:43.5pt;height:13.5pt" o:ole="">
            <v:imagedata r:id="rId154" o:title=""/>
          </v:shape>
          <o:OLEObject Type="Embed" ProgID="Equation.DSMT4" ShapeID="_x0000_i1175" DrawAspect="Content" ObjectID="_1685729070" r:id="rId31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3319AD78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2175" w:dyaOrig="675" w14:anchorId="50F067C4">
          <v:shape id="_x0000_i1176" type="#_x0000_t75" style="width:108.75pt;height:33.75pt" o:ole="">
            <v:imagedata r:id="rId156" o:title=""/>
          </v:shape>
          <o:OLEObject Type="Embed" ProgID="Equation.DSMT4" ShapeID="_x0000_i1176" DrawAspect="Content" ObjectID="_1685729071" r:id="rId320"/>
        </w:object>
      </w:r>
      <w:r w:rsidRPr="00917201">
        <w:rPr>
          <w:rFonts w:ascii="Chu Van An" w:eastAsia="Calibri" w:hAnsi="Chu Van An" w:cs="Chu Van An"/>
          <w:position w:val="-6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1575" w:dyaOrig="405" w14:anchorId="31C99C7A">
          <v:shape id="_x0000_i1177" type="#_x0000_t75" style="width:78.75pt;height:20.25pt" o:ole="">
            <v:imagedata r:id="rId158" o:title=""/>
          </v:shape>
          <o:OLEObject Type="Embed" ProgID="Equation.DSMT4" ShapeID="_x0000_i1177" DrawAspect="Content" ObjectID="_1685729072" r:id="rId321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7B209328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1710" w:dyaOrig="405" w14:anchorId="1E84B8BB">
          <v:shape id="_x0000_i1178" type="#_x0000_t75" style="width:85.5pt;height:20.25pt" o:ole="">
            <v:imagedata r:id="rId160" o:title=""/>
          </v:shape>
          <o:OLEObject Type="Embed" ProgID="Equation.DSMT4" ShapeID="_x0000_i1178" DrawAspect="Content" ObjectID="_1685729073" r:id="rId322"/>
        </w:object>
      </w:r>
      <w:r w:rsidRPr="00917201">
        <w:rPr>
          <w:rFonts w:ascii="Chu Van An" w:hAnsi="Chu Van An" w:cs="Chu Van An"/>
          <w:sz w:val="24"/>
          <w:szCs w:val="24"/>
          <w:lang w:val="fr-FR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2310" w:dyaOrig="675" w14:anchorId="64AFB18D">
          <v:shape id="_x0000_i1179" type="#_x0000_t75" style="width:115.5pt;height:33.75pt" o:ole="">
            <v:imagedata r:id="rId162" o:title=""/>
          </v:shape>
          <o:OLEObject Type="Embed" ProgID="Equation.DSMT4" ShapeID="_x0000_i1179" DrawAspect="Content" ObjectID="_1685729074" r:id="rId323"/>
        </w:object>
      </w:r>
      <w:r w:rsidRPr="00917201">
        <w:rPr>
          <w:rFonts w:ascii="Chu Van An" w:hAnsi="Chu Van An" w:cs="Chu Van An"/>
          <w:sz w:val="24"/>
          <w:szCs w:val="24"/>
          <w:lang w:val="fr-FR"/>
        </w:rPr>
        <w:t>.</w:t>
      </w:r>
    </w:p>
    <w:p w14:paraId="2BBA5912" w14:textId="6C14C14A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6F7E4FA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>họn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F1811B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có: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870" w:dyaOrig="270" w14:anchorId="433B6356">
          <v:shape id="_x0000_i1180" type="#_x0000_t75" style="width:43.5pt;height:13.5pt" o:ole="">
            <v:imagedata r:id="rId324" o:title=""/>
          </v:shape>
          <o:OLEObject Type="Embed" ProgID="Equation.DSMT4" ShapeID="_x0000_i1180" DrawAspect="Content" ObjectID="_1685729075" r:id="rId325"/>
        </w:objec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020" w:dyaOrig="270" w14:anchorId="585EB069">
          <v:shape id="_x0000_i1181" type="#_x0000_t75" style="width:51pt;height:13.5pt" o:ole="">
            <v:imagedata r:id="rId326" o:title=""/>
          </v:shape>
          <o:OLEObject Type="Embed" ProgID="Equation.DSMT4" ShapeID="_x0000_i1181" DrawAspect="Content" ObjectID="_1685729076" r:id="rId327"/>
        </w:object>
      </w:r>
      <w:r w:rsidRPr="00917201">
        <w:rPr>
          <w:rFonts w:ascii="Chu Van An" w:hAnsi="Chu Van An" w:cs="Chu Van An"/>
          <w:sz w:val="24"/>
          <w:szCs w:val="24"/>
        </w:rPr>
        <w:t xml:space="preserve">,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600" w:dyaOrig="270" w14:anchorId="43A281A3">
          <v:shape id="_x0000_i1182" type="#_x0000_t75" style="width:30pt;height:13.5pt" o:ole="">
            <v:imagedata r:id="rId328" o:title=""/>
          </v:shape>
          <o:OLEObject Type="Embed" ProgID="Equation.DSMT4" ShapeID="_x0000_i1182" DrawAspect="Content" ObjectID="_1685729077" r:id="rId329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96BF9CA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pl-PL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  <w:lang w:val="pl-PL"/>
        </w:rPr>
        <w:t>Câu 10</w:t>
      </w:r>
      <w:r>
        <w:rPr>
          <w:rFonts w:ascii="Chu Van An" w:eastAsia="Calibri" w:hAnsi="Chu Van An" w:cs="Chu Van An"/>
          <w:b/>
          <w:color w:val="0000FF"/>
          <w:sz w:val="24"/>
          <w:szCs w:val="24"/>
          <w:lang w:val="pl-PL"/>
        </w:rPr>
        <w:t xml:space="preserve">: </w:t>
      </w:r>
      <w:r w:rsidRPr="00917201">
        <w:rPr>
          <w:rFonts w:ascii="Chu Van An" w:hAnsi="Chu Van An" w:cs="Chu Van An"/>
          <w:sz w:val="24"/>
          <w:szCs w:val="24"/>
          <w:lang w:val="pl-PL"/>
        </w:rPr>
        <w:t xml:space="preserve">Cho phương trình </w:t>
      </w:r>
      <w:r w:rsidRPr="00917201">
        <w:rPr>
          <w:position w:val="-24"/>
        </w:rPr>
        <w:object w:dxaOrig="870" w:dyaOrig="570" w14:anchorId="4C542DB8">
          <v:shape id="_x0000_i1183" type="#_x0000_t75" style="width:43.5pt;height:28.5pt" o:ole="">
            <v:imagedata r:id="rId330" o:title=""/>
          </v:shape>
          <o:OLEObject Type="Embed" ProgID="Equation.DSMT4" ShapeID="_x0000_i1183" DrawAspect="Content" ObjectID="_1685729078" r:id="rId331"/>
        </w:object>
      </w:r>
      <w:r w:rsidRPr="00917201">
        <w:rPr>
          <w:rFonts w:ascii="Chu Van An" w:hAnsi="Chu Van An" w:cs="Chu Van An"/>
          <w:sz w:val="24"/>
          <w:szCs w:val="24"/>
        </w:rPr>
        <w:t xml:space="preserve">, </w:t>
      </w:r>
      <w:r w:rsidRPr="00917201">
        <w:rPr>
          <w:rFonts w:ascii="Chu Van An" w:hAnsi="Chu Van An" w:cs="Chu Van An"/>
          <w:sz w:val="24"/>
          <w:szCs w:val="24"/>
          <w:lang w:val="pl-PL"/>
        </w:rPr>
        <w:t>nghiệm của phương trình là:</w:t>
      </w:r>
    </w:p>
    <w:p w14:paraId="2E5A743B" w14:textId="77777777" w:rsidR="000D2819" w:rsidRPr="00917201" w:rsidRDefault="000D2819" w:rsidP="000D2819">
      <w:pPr>
        <w:pStyle w:val="Normal0"/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440" w:dyaOrig="1290" w14:anchorId="546ACE13">
          <v:shape id="_x0000_i1184" type="#_x0000_t75" style="width:1in;height:64.5pt" o:ole="">
            <v:imagedata r:id="rId332" o:title=""/>
          </v:shape>
          <o:OLEObject Type="Embed" ProgID="Equation.DSMT4" ShapeID="_x0000_i1184" DrawAspect="Content" ObjectID="_1685729079" r:id="rId333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590" w:dyaOrig="1290" w14:anchorId="20708DC4">
          <v:shape id="_x0000_i1185" type="#_x0000_t75" style="width:79.5pt;height:64.5pt" o:ole="">
            <v:imagedata r:id="rId334" o:title=""/>
          </v:shape>
          <o:OLEObject Type="Embed" ProgID="Equation.DSMT4" ShapeID="_x0000_i1185" DrawAspect="Content" ObjectID="_1685729080" r:id="rId335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440" w:dyaOrig="1290" w14:anchorId="18FB4A08">
          <v:shape id="_x0000_i1186" type="#_x0000_t75" style="width:1in;height:64.5pt" o:ole="">
            <v:imagedata r:id="rId336" o:title=""/>
          </v:shape>
          <o:OLEObject Type="Embed" ProgID="Equation.DSMT4" ShapeID="_x0000_i1186" DrawAspect="Content" ObjectID="_1685729081" r:id="rId337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290" w:dyaOrig="570" w14:anchorId="7B53E6BA">
          <v:shape id="_x0000_i1187" type="#_x0000_t75" style="width:64.5pt;height:28.5pt" o:ole="">
            <v:imagedata r:id="rId338" o:title=""/>
          </v:shape>
          <o:OLEObject Type="Embed" ProgID="Equation.DSMT4" ShapeID="_x0000_i1187" DrawAspect="Content" ObjectID="_1685729082" r:id="rId339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pt-BR"/>
        </w:rPr>
        <w:t>.</w:t>
      </w:r>
    </w:p>
    <w:p w14:paraId="5F29B799" w14:textId="31A19D28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E756350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586FE222" w14:textId="77777777" w:rsidR="000D2819" w:rsidRPr="00917201" w:rsidRDefault="000D2819" w:rsidP="000D2819">
      <w:pPr>
        <w:pStyle w:val="ListParagraph"/>
        <w:spacing w:before="12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17201">
        <w:rPr>
          <w:rFonts w:ascii="Chu Van An" w:hAnsi="Chu Van An" w:cs="Chu Van An"/>
          <w:position w:val="-60"/>
          <w:sz w:val="24"/>
          <w:szCs w:val="24"/>
        </w:rPr>
        <w:object w:dxaOrig="6765" w:dyaOrig="1290" w14:anchorId="5CC754E5">
          <v:shape id="_x0000_i1188" type="#_x0000_t75" style="width:338.25pt;height:64.5pt" o:ole="">
            <v:imagedata r:id="rId340" o:title=""/>
          </v:shape>
          <o:OLEObject Type="Embed" ProgID="Equation.DSMT4" ShapeID="_x0000_i1188" DrawAspect="Content" ObjectID="_1685729083" r:id="rId341"/>
        </w:object>
      </w:r>
    </w:p>
    <w:p w14:paraId="574305AC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917201">
        <w:rPr>
          <w:rFonts w:ascii="Chu Van An" w:eastAsia="Calibri" w:hAnsi="Chu Van An" w:cs="Chu Van An"/>
          <w:b/>
          <w:bCs/>
          <w:color w:val="0000FF"/>
          <w:sz w:val="24"/>
          <w:szCs w:val="24"/>
          <w:lang w:val="fr-FR"/>
        </w:rPr>
        <w:t>Câu 11</w:t>
      </w:r>
      <w:r>
        <w:rPr>
          <w:rFonts w:ascii="Chu Van An" w:eastAsia="Calibri" w:hAnsi="Chu Van An" w:cs="Chu Van An"/>
          <w:b/>
          <w:bCs/>
          <w:color w:val="0000FF"/>
          <w:sz w:val="24"/>
          <w:szCs w:val="24"/>
          <w:lang w:val="fr-FR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917201">
        <w:rPr>
          <w:position w:val="-6"/>
        </w:rPr>
        <w:object w:dxaOrig="1275" w:dyaOrig="285" w14:anchorId="6610C19C">
          <v:shape id="_x0000_i1189" type="#_x0000_t75" style="width:63.75pt;height:14.25pt" o:ole="">
            <v:imagedata r:id="rId342" o:title=""/>
          </v:shape>
          <o:OLEObject Type="Embed" ProgID="Equation.DSMT4" ShapeID="_x0000_i1189" DrawAspect="Content" ObjectID="_1685729084" r:id="rId343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413D70B9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17201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980" w:dyaOrig="615" w14:anchorId="2BE07782">
          <v:shape id="_x0000_i1190" type="#_x0000_t75" style="width:99pt;height:30.75pt" o:ole="">
            <v:imagedata r:id="rId344" o:title=""/>
          </v:shape>
          <o:OLEObject Type="Embed" ProgID="Equation.DSMT4" ShapeID="_x0000_i1190" DrawAspect="Content" ObjectID="_1685729085" r:id="rId345"/>
        </w:object>
      </w:r>
      <w:r w:rsidRPr="00917201">
        <w:rPr>
          <w:rFonts w:ascii="Chu Van An" w:hAnsi="Chu Van An" w:cs="Chu Van An"/>
          <w:bCs/>
          <w:sz w:val="24"/>
          <w:szCs w:val="24"/>
        </w:rPr>
        <w:tab/>
      </w:r>
      <w:r w:rsidRPr="0091720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935" w:dyaOrig="615" w14:anchorId="5D55770A">
          <v:shape id="_x0000_i1191" type="#_x0000_t75" style="width:96.75pt;height:30.75pt" o:ole="">
            <v:imagedata r:id="rId346" o:title=""/>
          </v:shape>
          <o:OLEObject Type="Embed" ProgID="Equation.DSMT4" ShapeID="_x0000_i1191" DrawAspect="Content" ObjectID="_1685729086" r:id="rId347"/>
        </w:object>
      </w:r>
      <w:r w:rsidRPr="00917201">
        <w:rPr>
          <w:rFonts w:ascii="Chu Van An" w:hAnsi="Chu Van An" w:cs="Chu Van An"/>
          <w:bCs/>
          <w:sz w:val="24"/>
          <w:szCs w:val="24"/>
        </w:rPr>
        <w:t>.</w:t>
      </w:r>
    </w:p>
    <w:p w14:paraId="6D1A4FDB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91720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800" w:dyaOrig="615" w14:anchorId="32C4990B">
          <v:shape id="_x0000_i1192" type="#_x0000_t75" style="width:90pt;height:30.75pt" o:ole="">
            <v:imagedata r:id="rId348" o:title=""/>
          </v:shape>
          <o:OLEObject Type="Embed" ProgID="Equation.DSMT4" ShapeID="_x0000_i1192" DrawAspect="Content" ObjectID="_1685729087" r:id="rId349"/>
        </w:object>
      </w:r>
      <w:r w:rsidRPr="00917201">
        <w:rPr>
          <w:rFonts w:ascii="Chu Van An" w:hAnsi="Chu Van An" w:cs="Chu Van An"/>
          <w:bCs/>
          <w:sz w:val="24"/>
          <w:szCs w:val="24"/>
        </w:rPr>
        <w:tab/>
      </w:r>
      <w:r w:rsidRPr="0091720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100" w:dyaOrig="615" w14:anchorId="3B300FBE">
          <v:shape id="_x0000_i1193" type="#_x0000_t75" style="width:105pt;height:30.75pt" o:ole="">
            <v:imagedata r:id="rId350" o:title=""/>
          </v:shape>
          <o:OLEObject Type="Embed" ProgID="Equation.DSMT4" ShapeID="_x0000_i1193" DrawAspect="Content" ObjectID="_1685729088" r:id="rId351"/>
        </w:object>
      </w:r>
    </w:p>
    <w:p w14:paraId="1A13E704" w14:textId="28804ECE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EFC8AC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</w:p>
    <w:p w14:paraId="02F25D62" w14:textId="77777777" w:rsidR="000D2819" w:rsidRPr="00917201" w:rsidRDefault="000D2819" w:rsidP="000D2819">
      <w:pPr>
        <w:spacing w:line="240" w:lineRule="auto"/>
        <w:ind w:left="992" w:firstLine="960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Cs/>
          <w:sz w:val="24"/>
          <w:szCs w:val="24"/>
        </w:rPr>
        <w:lastRenderedPageBreak/>
        <w:t xml:space="preserve">* Ta có: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520" w:dyaOrig="285" w14:anchorId="3DD8B035">
          <v:shape id="_x0000_i1194" type="#_x0000_t75" style="width:126.75pt;height:14.25pt" o:ole="">
            <v:imagedata r:id="rId352" o:title=""/>
          </v:shape>
          <o:OLEObject Type="Embed" ProgID="Equation.DSMT4" ShapeID="_x0000_i1194" DrawAspect="Content" ObjectID="_1685729089" r:id="rId353"/>
        </w:objec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4455" w:dyaOrig="615" w14:anchorId="3CECC655">
          <v:shape id="_x0000_i1195" type="#_x0000_t75" style="width:222.75pt;height:30.75pt" o:ole="">
            <v:imagedata r:id="rId354" o:title=""/>
          </v:shape>
          <o:OLEObject Type="Embed" ProgID="Equation.DSMT4" ShapeID="_x0000_i1195" DrawAspect="Content" ObjectID="_1685729090" r:id="rId355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6F5257C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12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noProof/>
          <w:position w:val="-24"/>
        </w:rPr>
        <w:object w:dxaOrig="915" w:dyaOrig="600" w14:anchorId="628185FD">
          <v:shape id="_x0000_i1196" type="#_x0000_t75" style="width:45.75pt;height:30pt;mso-width-percent:0;mso-height-percent:0;mso-width-percent:0;mso-height-percent:0" o:ole="">
            <v:imagedata r:id="rId356" o:title=""/>
          </v:shape>
          <o:OLEObject Type="Embed" ProgID="Equation.DSMT4" ShapeID="_x0000_i1196" DrawAspect="Content" ObjectID="_1685729091" r:id="rId357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bao nhiêu nghiệm trên đoạn </w:t>
      </w:r>
      <w:r w:rsidRPr="00917201">
        <w:rPr>
          <w:noProof/>
          <w:position w:val="-14"/>
        </w:rPr>
        <w:object w:dxaOrig="885" w:dyaOrig="390" w14:anchorId="1DFE3652">
          <v:shape id="_x0000_i1197" type="#_x0000_t75" style="width:44.25pt;height:19.5pt" o:ole="">
            <v:imagedata r:id="rId358" o:title=""/>
          </v:shape>
          <o:OLEObject Type="Embed" ProgID="Equation.DSMT4" ShapeID="_x0000_i1197" DrawAspect="Content" ObjectID="_1685729092" r:id="rId359"/>
        </w:object>
      </w:r>
      <w:r w:rsidRPr="00917201">
        <w:rPr>
          <w:rFonts w:ascii="Chu Van An" w:hAnsi="Chu Van An" w:cs="Chu Van An"/>
          <w:sz w:val="24"/>
          <w:szCs w:val="24"/>
        </w:rPr>
        <w:t>?</w:t>
      </w:r>
    </w:p>
    <w:p w14:paraId="25ABD853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345" w:dyaOrig="285" w14:anchorId="3C76A17C">
          <v:shape id="_x0000_i1198" type="#_x0000_t75" style="width:17.25pt;height:14.25pt;mso-width-percent:0;mso-height-percent:0;mso-width-percent:0;mso-height-percent:0" o:ole="">
            <v:imagedata r:id="rId360" o:title=""/>
          </v:shape>
          <o:OLEObject Type="Embed" ProgID="Equation.DSMT4" ShapeID="_x0000_i1198" DrawAspect="Content" ObjectID="_1685729093" r:id="rId361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330" w:dyaOrig="270" w14:anchorId="2E1DE6A4">
          <v:shape id="_x0000_i1199" type="#_x0000_t75" style="width:16.5pt;height:13.5pt;mso-width-percent:0;mso-height-percent:0;mso-width-percent:0;mso-height-percent:0" o:ole="">
            <v:imagedata r:id="rId362" o:title=""/>
          </v:shape>
          <o:OLEObject Type="Embed" ProgID="Equation.DSMT4" ShapeID="_x0000_i1199" DrawAspect="Content" ObjectID="_1685729094" r:id="rId363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360" w:dyaOrig="270" w14:anchorId="4C25FE30">
          <v:shape id="_x0000_i1200" type="#_x0000_t75" style="width:18pt;height:13.5pt;mso-width-percent:0;mso-height-percent:0;mso-width-percent:0;mso-height-percent:0" o:ole="">
            <v:imagedata r:id="rId364" o:title=""/>
          </v:shape>
          <o:OLEObject Type="Embed" ProgID="Equation.DSMT4" ShapeID="_x0000_i1200" DrawAspect="Content" ObjectID="_1685729095" r:id="rId365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b/>
          <w:noProof/>
          <w:color w:val="0000FF"/>
          <w:position w:val="-6"/>
          <w:sz w:val="24"/>
          <w:szCs w:val="24"/>
        </w:rPr>
        <w:object w:dxaOrig="345" w:dyaOrig="285" w14:anchorId="689564C1">
          <v:shape id="_x0000_i1201" type="#_x0000_t75" style="width:17.25pt;height:14.25pt;mso-width-percent:0;mso-height-percent:0;mso-width-percent:0;mso-height-percent:0" o:ole="">
            <v:imagedata r:id="rId366" o:title=""/>
          </v:shape>
          <o:OLEObject Type="Embed" ProgID="Equation.DSMT4" ShapeID="_x0000_i1201" DrawAspect="Content" ObjectID="_1685729096" r:id="rId367"/>
        </w:object>
      </w:r>
    </w:p>
    <w:p w14:paraId="4C969D33" w14:textId="2FA614C8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199E72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6E04AFC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i/>
          <w:sz w:val="24"/>
          <w:szCs w:val="24"/>
        </w:rPr>
      </w:pPr>
      <w:r w:rsidRPr="00917201">
        <w:rPr>
          <w:rFonts w:ascii="Chu Van An" w:hAnsi="Chu Van An" w:cs="Chu Van An"/>
          <w:i/>
          <w:sz w:val="24"/>
          <w:szCs w:val="24"/>
        </w:rPr>
        <w:t>Cách 1:</w:t>
      </w:r>
    </w:p>
    <w:p w14:paraId="15A9A201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 </w:t>
      </w:r>
      <w:r w:rsidRPr="00917201">
        <w:rPr>
          <w:rFonts w:ascii="Chu Van An" w:hAnsi="Chu Van An" w:cs="Chu Van An"/>
          <w:noProof/>
          <w:position w:val="-60"/>
          <w:sz w:val="24"/>
          <w:szCs w:val="24"/>
        </w:rPr>
        <w:object w:dxaOrig="2745" w:dyaOrig="1320" w14:anchorId="464740D7">
          <v:shape id="_x0000_i1202" type="#_x0000_t75" style="width:137.25pt;height:66pt;mso-width-percent:0;mso-height-percent:0;mso-width-percent:0;mso-height-percent:0" o:ole="">
            <v:imagedata r:id="rId368" o:title=""/>
          </v:shape>
          <o:OLEObject Type="Embed" ProgID="Equation.DSMT4" ShapeID="_x0000_i1202" DrawAspect="Content" ObjectID="_1685729097" r:id="rId36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, với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630" w:dyaOrig="285" w14:anchorId="368F5431">
          <v:shape id="_x0000_i1203" type="#_x0000_t75" style="width:31.5pt;height:14.25pt;mso-width-percent:0;mso-height-percent:0;mso-width-percent:0;mso-height-percent:0" o:ole="">
            <v:imagedata r:id="rId370" o:title=""/>
          </v:shape>
          <o:OLEObject Type="Embed" ProgID="Equation.DSMT4" ShapeID="_x0000_i1203" DrawAspect="Content" ObjectID="_1685729098" r:id="rId371"/>
        </w:object>
      </w:r>
    </w:p>
    <w:p w14:paraId="27B8CEF7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+)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3660" w:dyaOrig="600" w14:anchorId="339DBEB5">
          <v:shape id="_x0000_i1204" type="#_x0000_t75" style="width:183pt;height:30pt;mso-width-percent:0;mso-height-percent:0;mso-width-percent:0;mso-height-percent:0" o:ole="">
            <v:imagedata r:id="rId372" o:title=""/>
          </v:shape>
          <o:OLEObject Type="Embed" ProgID="Equation.DSMT4" ShapeID="_x0000_i1204" DrawAspect="Content" ObjectID="_1685729099" r:id="rId373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Lại có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600" w:dyaOrig="285" w14:anchorId="45A9F69A">
          <v:shape id="_x0000_i1205" type="#_x0000_t75" style="width:30pt;height:14.25pt;mso-width-percent:0;mso-height-percent:0;mso-width-percent:0;mso-height-percent:0" o:ole="">
            <v:imagedata r:id="rId374" o:title=""/>
          </v:shape>
          <o:OLEObject Type="Embed" ProgID="Equation.DSMT4" ShapeID="_x0000_i1205" DrawAspect="Content" ObjectID="_1685729100" r:id="rId37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nên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2760" w:dyaOrig="390" w14:anchorId="24664B69">
          <v:shape id="_x0000_i1206" type="#_x0000_t75" style="width:138pt;height:19.5pt;mso-width-percent:0;mso-height-percent:0;mso-width-percent:0;mso-height-percent:0" o:ole="">
            <v:imagedata r:id="rId376" o:title=""/>
          </v:shape>
          <o:OLEObject Type="Embed" ProgID="Equation.DSMT4" ShapeID="_x0000_i1206" DrawAspect="Content" ObjectID="_1685729101" r:id="rId377"/>
        </w:object>
      </w:r>
    </w:p>
    <w:p w14:paraId="77E8A1F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+)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3795" w:dyaOrig="600" w14:anchorId="0367D058">
          <v:shape id="_x0000_i1207" type="#_x0000_t75" style="width:189.75pt;height:30pt;mso-width-percent:0;mso-height-percent:0;mso-width-percent:0;mso-height-percent:0" o:ole="">
            <v:imagedata r:id="rId378" o:title=""/>
          </v:shape>
          <o:OLEObject Type="Embed" ProgID="Equation.DSMT4" ShapeID="_x0000_i1207" DrawAspect="Content" ObjectID="_1685729102" r:id="rId37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Lại có </w:t>
      </w:r>
      <w:r w:rsidRPr="00917201">
        <w:rPr>
          <w:rFonts w:ascii="Chu Van An" w:hAnsi="Chu Van An" w:cs="Chu Van An"/>
          <w:noProof/>
          <w:position w:val="-6"/>
          <w:sz w:val="24"/>
          <w:szCs w:val="24"/>
        </w:rPr>
        <w:object w:dxaOrig="600" w:dyaOrig="285" w14:anchorId="40B0613D">
          <v:shape id="_x0000_i1208" type="#_x0000_t75" style="width:30pt;height:14.25pt;mso-width-percent:0;mso-height-percent:0;mso-width-percent:0;mso-height-percent:0" o:ole="">
            <v:imagedata r:id="rId374" o:title=""/>
          </v:shape>
          <o:OLEObject Type="Embed" ProgID="Equation.DSMT4" ShapeID="_x0000_i1208" DrawAspect="Content" ObjectID="_1685729103" r:id="rId38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nên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2760" w:dyaOrig="390" w14:anchorId="498F2D83">
          <v:shape id="_x0000_i1209" type="#_x0000_t75" style="width:138pt;height:19.5pt;mso-width-percent:0;mso-height-percent:0;mso-width-percent:0;mso-height-percent:0" o:ole="">
            <v:imagedata r:id="rId381" o:title=""/>
          </v:shape>
          <o:OLEObject Type="Embed" ProgID="Equation.DSMT4" ShapeID="_x0000_i1209" DrawAspect="Content" ObjectID="_1685729104" r:id="rId382"/>
        </w:object>
      </w:r>
    </w:p>
    <w:p w14:paraId="329A381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Vậy phương trình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915" w:dyaOrig="600" w14:anchorId="14D1D7F4">
          <v:shape id="_x0000_i1210" type="#_x0000_t75" style="width:45.75pt;height:30pt;mso-width-percent:0;mso-height-percent:0;mso-width-percent:0;mso-height-percent:0" o:ole="">
            <v:imagedata r:id="rId356" o:title=""/>
          </v:shape>
          <o:OLEObject Type="Embed" ProgID="Equation.DSMT4" ShapeID="_x0000_i1210" DrawAspect="Content" ObjectID="_1685729105" r:id="rId383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20 nghiệm trên đoạn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915" w:dyaOrig="390" w14:anchorId="51566B8E">
          <v:shape id="_x0000_i1211" type="#_x0000_t75" style="width:45.75pt;height:19.5pt;mso-width-percent:0;mso-height-percent:0;mso-width-percent:0;mso-height-percent:0" o:ole="">
            <v:imagedata r:id="rId384" o:title=""/>
          </v:shape>
          <o:OLEObject Type="Embed" ProgID="Equation.DSMT4" ShapeID="_x0000_i1211" DrawAspect="Content" ObjectID="_1685729106" r:id="rId385"/>
        </w:object>
      </w:r>
    </w:p>
    <w:p w14:paraId="6167204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i/>
          <w:sz w:val="24"/>
          <w:szCs w:val="24"/>
        </w:rPr>
      </w:pPr>
      <w:r w:rsidRPr="00917201">
        <w:rPr>
          <w:rFonts w:ascii="Chu Van An" w:hAnsi="Chu Van An" w:cs="Chu Van An"/>
          <w:i/>
          <w:sz w:val="24"/>
          <w:szCs w:val="24"/>
        </w:rPr>
        <w:t>Cách 2:</w:t>
      </w:r>
    </w:p>
    <w:p w14:paraId="4C4E0DAC" w14:textId="77777777" w:rsidR="000D2819" w:rsidRPr="00917201" w:rsidRDefault="000D2819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C8B2F31" wp14:editId="329E6A54">
            <wp:extent cx="2133600" cy="1647825"/>
            <wp:effectExtent l="0" t="0" r="0" b="9525"/>
            <wp:docPr id="1" name="Picture 1" descr="C:\Users\DELL\Documents\HÀ\DE KIEM TRA\De kiem tra\Toan 11\DE THI HK\HK I\Sưu  tầm\2018-2019\Chuyên SP\hv cau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DELL\Documents\HÀ\DE KIEM TRA\De kiem tra\Toan 11\DE THI HK\HK I\Sưu  tầm\2018-2019\Chuyên SP\hv cau 12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F5D11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Dùng đường tròn lượng giác, trên đoạn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690" w:dyaOrig="390" w14:anchorId="7B68FE19">
          <v:shape id="_x0000_i1212" type="#_x0000_t75" style="width:34.5pt;height:19.5pt;mso-width-percent:0;mso-height-percent:0;mso-width-percent:0;mso-height-percent:0" o:ole="">
            <v:imagedata r:id="rId387" o:title=""/>
          </v:shape>
          <o:OLEObject Type="Embed" ProgID="Equation.DSMT4" ShapeID="_x0000_i1212" DrawAspect="Content" ObjectID="_1685729107" r:id="rId38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phương trình </w:t>
      </w:r>
      <w:r w:rsidRPr="00917201">
        <w:rPr>
          <w:rFonts w:ascii="Chu Van An" w:hAnsi="Chu Van An" w:cs="Chu Van An"/>
          <w:noProof/>
          <w:position w:val="-24"/>
          <w:sz w:val="24"/>
          <w:szCs w:val="24"/>
        </w:rPr>
        <w:object w:dxaOrig="930" w:dyaOrig="615" w14:anchorId="05E90B48">
          <v:shape id="_x0000_i1213" type="#_x0000_t75" style="width:46.5pt;height:30.75pt;mso-width-percent:0;mso-height-percent:0;mso-width-percent:0;mso-height-percent:0" o:ole="">
            <v:imagedata r:id="rId389" o:title=""/>
          </v:shape>
          <o:OLEObject Type="Embed" ProgID="Equation.DSMT4" ShapeID="_x0000_i1213" DrawAspect="Content" ObjectID="_1685729108" r:id="rId39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2 nghiệm, tương tự với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3165" w:dyaOrig="390" w14:anchorId="586288EB">
          <v:shape id="_x0000_i1214" type="#_x0000_t75" style="width:158.25pt;height:19.5pt;mso-width-percent:0;mso-height-percent:0;mso-width-percent:0;mso-height-percent:0" o:ole="">
            <v:imagedata r:id="rId391" o:title=""/>
          </v:shape>
          <o:OLEObject Type="Embed" ProgID="Equation.DSMT4" ShapeID="_x0000_i1214" DrawAspect="Content" ObjectID="_1685729109" r:id="rId39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10 đoạn như vậy, trên mỗi đoạn có 2 nghiệm nên suy ra phương trình đã cho có 2.10=20  trên </w:t>
      </w:r>
      <w:r w:rsidRPr="00917201">
        <w:rPr>
          <w:rFonts w:ascii="Chu Van An" w:hAnsi="Chu Van An" w:cs="Chu Van An"/>
          <w:noProof/>
          <w:position w:val="-14"/>
          <w:sz w:val="24"/>
          <w:szCs w:val="24"/>
        </w:rPr>
        <w:object w:dxaOrig="1155" w:dyaOrig="390" w14:anchorId="572B8F50">
          <v:shape id="_x0000_i1215" type="#_x0000_t75" style="width:57.75pt;height:19.5pt;mso-width-percent:0;mso-height-percent:0;mso-width-percent:0;mso-height-percent:0" o:ole="">
            <v:imagedata r:id="rId393" o:title=""/>
          </v:shape>
          <o:OLEObject Type="Embed" ProgID="Equation.DSMT4" ShapeID="_x0000_i1215" DrawAspect="Content" ObjectID="_1685729110" r:id="rId394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chọn đáp án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>D.</w:t>
      </w:r>
    </w:p>
    <w:p w14:paraId="7052505B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Câu 13</w:t>
      </w:r>
      <w:r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position w:val="-24"/>
        </w:rPr>
        <w:object w:dxaOrig="1170" w:dyaOrig="630" w14:anchorId="3D25D823">
          <v:shape id="_x0000_i1216" type="#_x0000_t75" style="width:58.5pt;height:31.5pt" o:ole="">
            <v:imagedata r:id="rId395" o:title=""/>
          </v:shape>
          <o:OLEObject Type="Embed" ProgID="Equation.DSMT4" ShapeID="_x0000_i1216" DrawAspect="Content" ObjectID="_1685729111" r:id="rId396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hai họ nghiệm có dạng </w:t>
      </w:r>
      <w:r w:rsidRPr="00917201">
        <w:rPr>
          <w:position w:val="-6"/>
        </w:rPr>
        <w:object w:dxaOrig="1110" w:dyaOrig="270" w14:anchorId="6FE19C04">
          <v:shape id="_x0000_i1217" type="#_x0000_t75" style="width:55.5pt;height:13.5pt" o:ole="">
            <v:imagedata r:id="rId397" o:title=""/>
          </v:shape>
          <o:OLEObject Type="Embed" ProgID="Equation.DSMT4" ShapeID="_x0000_i1217" DrawAspect="Content" ObjectID="_1685729112" r:id="rId39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và </w:t>
      </w:r>
      <w:r w:rsidRPr="00917201">
        <w:rPr>
          <w:position w:val="-10"/>
        </w:rPr>
        <w:object w:dxaOrig="1065" w:dyaOrig="330" w14:anchorId="3D2B3579">
          <v:shape id="_x0000_i1218" type="#_x0000_t75" style="width:53.25pt;height:16.5pt" o:ole="">
            <v:imagedata r:id="rId399" o:title=""/>
          </v:shape>
          <o:OLEObject Type="Embed" ProgID="Equation.DSMT4" ShapeID="_x0000_i1218" DrawAspect="Content" ObjectID="_1685729113" r:id="rId40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, </w:t>
      </w:r>
      <w:r w:rsidRPr="00917201">
        <w:rPr>
          <w:position w:val="-6"/>
        </w:rPr>
        <w:object w:dxaOrig="600" w:dyaOrig="270" w14:anchorId="3DAF2BB6">
          <v:shape id="_x0000_i1219" type="#_x0000_t75" style="width:30pt;height:13.5pt" o:ole="">
            <v:imagedata r:id="rId401" o:title=""/>
          </v:shape>
          <o:OLEObject Type="Embed" ProgID="Equation.DSMT4" ShapeID="_x0000_i1219" DrawAspect="Content" ObjectID="_1685729114" r:id="rId402"/>
        </w:object>
      </w:r>
      <w:r w:rsidRPr="00917201">
        <w:rPr>
          <w:position w:val="-28"/>
        </w:rPr>
        <w:object w:dxaOrig="2355" w:dyaOrig="690" w14:anchorId="042CCD46">
          <v:shape id="_x0000_i1220" type="#_x0000_t75" style="width:117.75pt;height:34.5pt" o:ole="">
            <v:imagedata r:id="rId403" o:title=""/>
          </v:shape>
          <o:OLEObject Type="Embed" ProgID="Equation.DSMT4" ShapeID="_x0000_i1220" DrawAspect="Content" ObjectID="_1685729115" r:id="rId404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Khi đó, tính </w:t>
      </w:r>
      <w:r w:rsidRPr="00917201">
        <w:rPr>
          <w:position w:val="-10"/>
        </w:rPr>
        <w:object w:dxaOrig="795" w:dyaOrig="375" w14:anchorId="45CB95F9">
          <v:shape id="_x0000_i1221" type="#_x0000_t75" style="width:39.75pt;height:18.75pt" o:ole="">
            <v:imagedata r:id="rId405" o:title=""/>
          </v:shape>
          <o:OLEObject Type="Embed" ProgID="Equation.DSMT4" ShapeID="_x0000_i1221" DrawAspect="Content" ObjectID="_1685729116" r:id="rId406"/>
        </w:object>
      </w:r>
      <w:r w:rsidRPr="00917201">
        <w:rPr>
          <w:rFonts w:ascii="Chu Van An" w:hAnsi="Chu Van An" w:cs="Chu Van An"/>
          <w:sz w:val="24"/>
          <w:szCs w:val="24"/>
        </w:rPr>
        <w:t>?</w:t>
      </w:r>
    </w:p>
    <w:p w14:paraId="20E1A494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375" w:dyaOrig="660" w14:anchorId="2E455D5B">
          <v:shape id="_x0000_i1222" type="#_x0000_t75" style="width:18.75pt;height:33pt" o:ole="">
            <v:imagedata r:id="rId407" o:title=""/>
          </v:shape>
          <o:OLEObject Type="Embed" ProgID="Equation.DSMT4" ShapeID="_x0000_i1222" DrawAspect="Content" ObjectID="_1685729117" r:id="rId408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color w:val="000000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495" w:dyaOrig="660" w14:anchorId="361B351D">
          <v:shape id="_x0000_i1223" type="#_x0000_t75" style="width:24.75pt;height:33pt" o:ole="">
            <v:imagedata r:id="rId409" o:title=""/>
          </v:shape>
          <o:OLEObject Type="Embed" ProgID="Equation.DSMT4" ShapeID="_x0000_i1223" DrawAspect="Content" ObjectID="_1685729118" r:id="rId410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737C70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645" w:dyaOrig="660" w14:anchorId="4CD17732">
          <v:shape id="_x0000_i1224" type="#_x0000_t75" style="width:32.25pt;height:33pt" o:ole="">
            <v:imagedata r:id="rId411" o:title=""/>
          </v:shape>
          <o:OLEObject Type="Embed" ProgID="Equation.DSMT4" ShapeID="_x0000_i1224" DrawAspect="Content" ObjectID="_1685729119" r:id="rId412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color w:val="000000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750" w:dyaOrig="660" w14:anchorId="1AD694F4">
          <v:shape id="_x0000_i1225" type="#_x0000_t75" style="width:37.5pt;height:33pt" o:ole="">
            <v:imagedata r:id="rId413" o:title=""/>
          </v:shape>
          <o:OLEObject Type="Embed" ProgID="Equation.DSMT4" ShapeID="_x0000_i1225" DrawAspect="Content" ObjectID="_1685729120" r:id="rId414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87990C7" w14:textId="426F0C93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AB4160F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9BF0948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1545" w:dyaOrig="630" w14:anchorId="351D1BAC">
          <v:shape id="_x0000_i1226" type="#_x0000_t75" style="width:77.25pt;height:31.5pt" o:ole="">
            <v:imagedata r:id="rId415" o:title=""/>
          </v:shape>
          <o:OLEObject Type="Embed" ProgID="Equation.DSMT4" ShapeID="_x0000_i1226" DrawAspect="Content" ObjectID="_1685729121" r:id="rId416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980" w:dyaOrig="1320" w14:anchorId="38BB76D1">
          <v:shape id="_x0000_i1227" type="#_x0000_t75" style="width:99pt;height:66pt" o:ole="">
            <v:imagedata r:id="rId417" o:title=""/>
          </v:shape>
          <o:OLEObject Type="Embed" ProgID="Equation.DSMT4" ShapeID="_x0000_i1227" DrawAspect="Content" ObjectID="_1685729122" r:id="rId41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785" w:dyaOrig="1320" w14:anchorId="0ACA07E5">
          <v:shape id="_x0000_i1228" type="#_x0000_t75" style="width:89.25pt;height:66pt" o:ole="">
            <v:imagedata r:id="rId419" o:title=""/>
          </v:shape>
          <o:OLEObject Type="Embed" ProgID="Equation.DSMT4" ShapeID="_x0000_i1228" DrawAspect="Content" ObjectID="_1685729123" r:id="rId420"/>
        </w:objec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750" w:dyaOrig="405" w14:anchorId="039D991D">
          <v:shape id="_x0000_i1229" type="#_x0000_t75" style="width:37.5pt;height:20.25pt" o:ole="">
            <v:imagedata r:id="rId421" o:title=""/>
          </v:shape>
          <o:OLEObject Type="Embed" ProgID="Equation.DSMT4" ShapeID="_x0000_i1229" DrawAspect="Content" ObjectID="_1685729124" r:id="rId42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00D3BBBE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1965" w:dyaOrig="630" w14:anchorId="5007947F">
          <v:shape id="_x0000_i1230" type="#_x0000_t75" style="width:98.25pt;height:31.5pt" o:ole="">
            <v:imagedata r:id="rId423" o:title=""/>
          </v:shape>
          <o:OLEObject Type="Embed" ProgID="Equation.DSMT4" ShapeID="_x0000_i1230" DrawAspect="Content" ObjectID="_1685729125" r:id="rId424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620" w:dyaOrig="660" w14:anchorId="4DD8B75C">
          <v:shape id="_x0000_i1231" type="#_x0000_t75" style="width:81pt;height:33pt" o:ole="">
            <v:imagedata r:id="rId425" o:title=""/>
          </v:shape>
          <o:OLEObject Type="Embed" ProgID="Equation.DSMT4" ShapeID="_x0000_i1231" DrawAspect="Content" ObjectID="_1685729126" r:id="rId42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5D61E6C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14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Số nghiệm của phương trình </w:t>
      </w:r>
      <w:r w:rsidRPr="00917201">
        <w:rPr>
          <w:position w:val="-8"/>
        </w:rPr>
        <w:object w:dxaOrig="1515" w:dyaOrig="360" w14:anchorId="0DFF1B7E">
          <v:shape id="_x0000_i1232" type="#_x0000_t75" style="width:76.5pt;height:18pt" o:ole="">
            <v:imagedata r:id="rId427" o:title=""/>
          </v:shape>
          <o:OLEObject Type="Embed" ProgID="Equation.DSMT4" ShapeID="_x0000_i1232" DrawAspect="Content" ObjectID="_1685729127" r:id="rId42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trên đoạn đoạn </w:t>
      </w:r>
      <w:r w:rsidRPr="00917201">
        <w:rPr>
          <w:position w:val="-14"/>
        </w:rPr>
        <w:object w:dxaOrig="705" w:dyaOrig="405" w14:anchorId="0ECE66CD">
          <v:shape id="_x0000_i1233" type="#_x0000_t75" style="width:35.25pt;height:20.25pt" o:ole="">
            <v:imagedata r:id="rId429" o:title=""/>
          </v:shape>
          <o:OLEObject Type="Embed" ProgID="Equation.DSMT4" ShapeID="_x0000_i1233" DrawAspect="Content" ObjectID="_1685729128" r:id="rId43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1259EA22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sz w:val="24"/>
          <w:szCs w:val="24"/>
        </w:rPr>
        <w:t>3.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sz w:val="24"/>
          <w:szCs w:val="24"/>
        </w:rPr>
        <w:t>1.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sz w:val="24"/>
          <w:szCs w:val="24"/>
        </w:rPr>
        <w:t>4.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sz w:val="24"/>
          <w:szCs w:val="24"/>
        </w:rPr>
        <w:t>2.</w:t>
      </w:r>
    </w:p>
    <w:p w14:paraId="1E77D193" w14:textId="3C26115A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AFC938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3C75AD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60"/>
          <w:sz w:val="24"/>
          <w:szCs w:val="24"/>
        </w:rPr>
        <w:object w:dxaOrig="9071" w:dyaOrig="1320" w14:anchorId="1F4A7887">
          <v:shape id="_x0000_i1234" type="#_x0000_t75" style="width:453.75pt;height:66pt" o:ole="">
            <v:imagedata r:id="rId431" o:title=""/>
          </v:shape>
          <o:OLEObject Type="Embed" ProgID="Equation.DSMT4" ShapeID="_x0000_i1234" DrawAspect="Content" ObjectID="_1685729129" r:id="rId432"/>
        </w:object>
      </w:r>
    </w:p>
    <w:p w14:paraId="41F58AF4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- Xét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260" w:dyaOrig="615" w14:anchorId="06FE9369">
          <v:shape id="_x0000_i1235" type="#_x0000_t75" style="width:63pt;height:30.75pt" o:ole="">
            <v:imagedata r:id="rId433" o:title=""/>
          </v:shape>
          <o:OLEObject Type="Embed" ProgID="Equation.DSMT4" ShapeID="_x0000_i1235" DrawAspect="Content" ObjectID="_1685729130" r:id="rId434"/>
        </w:object>
      </w:r>
    </w:p>
    <w:p w14:paraId="03E0952D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7273" w:dyaOrig="615" w14:anchorId="6F69D7BE">
          <v:shape id="_x0000_i1236" type="#_x0000_t75" style="width:363pt;height:30.75pt" o:ole="">
            <v:imagedata r:id="rId435" o:title=""/>
          </v:shape>
          <o:OLEObject Type="Embed" ProgID="Equation.DSMT4" ShapeID="_x0000_i1236" DrawAspect="Content" ObjectID="_1685729131" r:id="rId436"/>
        </w:object>
      </w:r>
    </w:p>
    <w:p w14:paraId="59C78D5A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Chỉ có một nghiệm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500" w:dyaOrig="615" w14:anchorId="4A86817E">
          <v:shape id="_x0000_i1237" type="#_x0000_t75" style="width:75pt;height:30.75pt" o:ole="">
            <v:imagedata r:id="rId437" o:title=""/>
          </v:shape>
          <o:OLEObject Type="Embed" ProgID="Equation.DSMT4" ShapeID="_x0000_i1237" DrawAspect="Content" ObjectID="_1685729132" r:id="rId438"/>
        </w:object>
      </w:r>
    </w:p>
    <w:p w14:paraId="5786A3C4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- Xét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380" w:dyaOrig="615" w14:anchorId="2522A727">
          <v:shape id="_x0000_i1238" type="#_x0000_t75" style="width:69pt;height:30.75pt" o:ole="">
            <v:imagedata r:id="rId439" o:title=""/>
          </v:shape>
          <o:OLEObject Type="Embed" ProgID="Equation.DSMT4" ShapeID="_x0000_i1238" DrawAspect="Content" ObjectID="_1685729133" r:id="rId440"/>
        </w:object>
      </w:r>
    </w:p>
    <w:p w14:paraId="6345698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7512" w:dyaOrig="615" w14:anchorId="3D73379E">
          <v:shape id="_x0000_i1239" type="#_x0000_t75" style="width:375.75pt;height:30.75pt" o:ole="">
            <v:imagedata r:id="rId441" o:title=""/>
          </v:shape>
          <o:OLEObject Type="Embed" ProgID="Equation.DSMT4" ShapeID="_x0000_i1239" DrawAspect="Content" ObjectID="_1685729134" r:id="rId442"/>
        </w:object>
      </w:r>
    </w:p>
    <w:p w14:paraId="78EE12E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Chỉ có một nghiệm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620" w:dyaOrig="615" w14:anchorId="082987F0">
          <v:shape id="_x0000_i1240" type="#_x0000_t75" style="width:81pt;height:30.75pt" o:ole="">
            <v:imagedata r:id="rId443" o:title=""/>
          </v:shape>
          <o:OLEObject Type="Embed" ProgID="Equation.DSMT4" ShapeID="_x0000_i1240" DrawAspect="Content" ObjectID="_1685729135" r:id="rId444"/>
        </w:object>
      </w:r>
    </w:p>
    <w:p w14:paraId="6058A80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Vậy phương trình có 2 nghiệm thuộc đoạn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705" w:dyaOrig="405" w14:anchorId="3C50A601">
          <v:shape id="_x0000_i1241" type="#_x0000_t75" style="width:35.25pt;height:20.25pt" o:ole="">
            <v:imagedata r:id="rId445" o:title=""/>
          </v:shape>
          <o:OLEObject Type="Embed" ProgID="Equation.DSMT4" ShapeID="_x0000_i1241" DrawAspect="Content" ObjectID="_1685729136" r:id="rId44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4432C253" w14:textId="2DCC84EB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15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917201">
        <w:rPr>
          <w:position w:val="-28"/>
        </w:rPr>
        <w:object w:dxaOrig="2299" w:dyaOrig="680" w14:anchorId="7CFD4775">
          <v:shape id="_x0000_i1242" type="#_x0000_t75" style="width:114.75pt;height:33.75pt" o:ole="">
            <v:imagedata r:id="rId447" o:title=""/>
          </v:shape>
          <o:OLEObject Type="Embed" ProgID="Equation.DSMT4" ShapeID="_x0000_i1242" DrawAspect="Content" ObjectID="_1685729137" r:id="rId44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6A55C351" w14:textId="77777777" w:rsidR="000D2819" w:rsidRPr="00917201" w:rsidRDefault="000D2819" w:rsidP="000D281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1668" w:dyaOrig="667" w14:anchorId="1BAB3E34">
          <v:shape id="_x0000_i1243" type="#_x0000_t75" style="width:83.25pt;height:33pt" o:ole="">
            <v:imagedata r:id="rId449" o:title=""/>
          </v:shape>
          <o:OLEObject Type="Embed" ProgID="Equation.DSMT4" ShapeID="_x0000_i1243" DrawAspect="Content" ObjectID="_1685729138" r:id="rId45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1509" w:dyaOrig="667" w14:anchorId="137E1D8C">
          <v:shape id="_x0000_i1244" type="#_x0000_t75" style="width:75pt;height:33pt" o:ole="">
            <v:imagedata r:id="rId451" o:title=""/>
          </v:shape>
          <o:OLEObject Type="Embed" ProgID="Equation.DSMT4" ShapeID="_x0000_i1244" DrawAspect="Content" ObjectID="_1685729139" r:id="rId45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1609" w:dyaOrig="667" w14:anchorId="6840305D">
          <v:shape id="_x0000_i1245" type="#_x0000_t75" style="width:80.25pt;height:33pt" o:ole="">
            <v:imagedata r:id="rId453" o:title=""/>
          </v:shape>
          <o:OLEObject Type="Embed" ProgID="Equation.DSMT4" ShapeID="_x0000_i1245" DrawAspect="Content" ObjectID="_1685729140" r:id="rId45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1568" w:dyaOrig="667" w14:anchorId="018C5BF2">
          <v:shape id="_x0000_i1246" type="#_x0000_t75" style="width:78pt;height:33pt" o:ole="">
            <v:imagedata r:id="rId455" o:title=""/>
          </v:shape>
          <o:OLEObject Type="Embed" ProgID="Equation.DSMT4" ShapeID="_x0000_i1246" DrawAspect="Content" ObjectID="_1685729141" r:id="rId45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E884BB0" w14:textId="60656AC0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4E63C49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</w:p>
    <w:p w14:paraId="3FA3ADBD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>Ta có:</w:t>
      </w:r>
    </w:p>
    <w:p w14:paraId="054CF0D3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28"/>
          <w:sz w:val="24"/>
          <w:szCs w:val="24"/>
        </w:rPr>
        <w:object w:dxaOrig="2299" w:dyaOrig="680" w14:anchorId="00B00592">
          <v:shape id="_x0000_i1247" type="#_x0000_t75" style="width:114.75pt;height:33.75pt" o:ole="">
            <v:imagedata r:id="rId457" o:title=""/>
          </v:shape>
          <o:OLEObject Type="Embed" ProgID="Equation.DSMT4" ShapeID="_x0000_i1247" DrawAspect="Content" ObjectID="_1685729142" r:id="rId458"/>
        </w:objec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2960" w:dyaOrig="680" w14:anchorId="7BD25D6C">
          <v:shape id="_x0000_i1248" type="#_x0000_t75" style="width:148.5pt;height:33.75pt" o:ole="">
            <v:imagedata r:id="rId459" o:title=""/>
          </v:shape>
          <o:OLEObject Type="Embed" ProgID="Equation.DSMT4" ShapeID="_x0000_i1248" DrawAspect="Content" ObjectID="_1685729143" r:id="rId460"/>
        </w:objec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2540" w:dyaOrig="680" w14:anchorId="5056E417">
          <v:shape id="_x0000_i1249" type="#_x0000_t75" style="width:126.75pt;height:33.75pt" o:ole="">
            <v:imagedata r:id="rId461" o:title=""/>
          </v:shape>
          <o:OLEObject Type="Embed" ProgID="Equation.DSMT4" ShapeID="_x0000_i1249" DrawAspect="Content" ObjectID="_1685729144" r:id="rId462"/>
        </w:object>
      </w:r>
    </w:p>
    <w:p w14:paraId="73BF74DD" w14:textId="77777777" w:rsidR="000D2819" w:rsidRPr="00917201" w:rsidRDefault="000D2819" w:rsidP="000D281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60"/>
          <w:sz w:val="24"/>
          <w:szCs w:val="24"/>
        </w:rPr>
        <w:object w:dxaOrig="5220" w:dyaOrig="1320" w14:anchorId="30792E95">
          <v:shape id="_x0000_i1250" type="#_x0000_t75" style="width:261pt;height:66pt" o:ole="">
            <v:imagedata r:id="rId463" o:title=""/>
          </v:shape>
          <o:OLEObject Type="Embed" ProgID="Equation.DSMT4" ShapeID="_x0000_i1250" DrawAspect="Content" ObjectID="_1685729145" r:id="rId46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12F3348E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16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Cho phương trình </w:t>
      </w:r>
      <w:r w:rsidRPr="00917201">
        <w:rPr>
          <w:position w:val="-28"/>
        </w:rPr>
        <w:object w:dxaOrig="2115" w:dyaOrig="675" w14:anchorId="33FCD702">
          <v:shape id="_x0000_i1251" type="#_x0000_t75" style="width:105.75pt;height:33.75pt" o:ole="">
            <v:imagedata r:id="rId465" o:title=""/>
          </v:shape>
          <o:OLEObject Type="Embed" ProgID="Equation.DSMT4" ShapeID="_x0000_i1251" DrawAspect="Content" ObjectID="_1685729146" r:id="rId466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nghiệm khi </w:t>
      </w:r>
      <w:r w:rsidRPr="00917201">
        <w:rPr>
          <w:position w:val="-14"/>
        </w:rPr>
        <w:object w:dxaOrig="1020" w:dyaOrig="405" w14:anchorId="05D12925">
          <v:shape id="_x0000_i1252" type="#_x0000_t75" style="width:51pt;height:20.25pt" o:ole="">
            <v:imagedata r:id="rId467" o:title=""/>
          </v:shape>
          <o:OLEObject Type="Embed" ProgID="Equation.DSMT4" ShapeID="_x0000_i1252" DrawAspect="Content" ObjectID="_1685729147" r:id="rId46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Khi đó </w:t>
      </w:r>
      <w:r w:rsidRPr="00917201">
        <w:rPr>
          <w:position w:val="-6"/>
        </w:rPr>
        <w:object w:dxaOrig="525" w:dyaOrig="270" w14:anchorId="44241382">
          <v:shape id="_x0000_i1253" type="#_x0000_t75" style="width:26.25pt;height:13.5pt" o:ole="">
            <v:imagedata r:id="rId469" o:title=""/>
          </v:shape>
          <o:OLEObject Type="Embed" ProgID="Equation.DSMT4" ShapeID="_x0000_i1253" DrawAspect="Content" ObjectID="_1685729148" r:id="rId47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bằng</w:t>
      </w:r>
    </w:p>
    <w:p w14:paraId="1733DF37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40" w:dyaOrig="270" w14:anchorId="370D3C5E">
          <v:shape id="_x0000_i1254" type="#_x0000_t75" style="width:12pt;height:13.5pt" o:ole="">
            <v:imagedata r:id="rId471" o:title=""/>
          </v:shape>
          <o:OLEObject Type="Embed" ProgID="Equation.DSMT4" ShapeID="_x0000_i1254" DrawAspect="Content" ObjectID="_1685729149" r:id="rId472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40" w:dyaOrig="270" w14:anchorId="11D1A955">
          <v:shape id="_x0000_i1255" type="#_x0000_t75" style="width:12pt;height:13.5pt" o:ole="">
            <v:imagedata r:id="rId473" o:title=""/>
          </v:shape>
          <o:OLEObject Type="Embed" ProgID="Equation.DSMT4" ShapeID="_x0000_i1255" DrawAspect="Content" ObjectID="_1685729150" r:id="rId474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375" w:dyaOrig="270" w14:anchorId="3359EAC9">
          <v:shape id="_x0000_i1256" type="#_x0000_t75" style="width:18.75pt;height:13.5pt" o:ole="">
            <v:imagedata r:id="rId475" o:title=""/>
          </v:shape>
          <o:OLEObject Type="Embed" ProgID="Equation.DSMT4" ShapeID="_x0000_i1256" DrawAspect="Content" ObjectID="_1685729151" r:id="rId476"/>
        </w:objec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40" w:dyaOrig="270" w14:anchorId="1B90F0BF">
          <v:shape id="_x0000_i1257" type="#_x0000_t75" style="width:12pt;height:13.5pt" o:ole="">
            <v:imagedata r:id="rId477" o:title=""/>
          </v:shape>
          <o:OLEObject Type="Embed" ProgID="Equation.DSMT4" ShapeID="_x0000_i1257" DrawAspect="Content" ObjectID="_1685729152" r:id="rId478"/>
        </w:object>
      </w:r>
    </w:p>
    <w:p w14:paraId="3C06FA3A" w14:textId="4D3F9E32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BA5437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13DB751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4425" w:dyaOrig="675" w14:anchorId="22708D0E">
          <v:shape id="_x0000_i1258" type="#_x0000_t75" style="width:221.25pt;height:33.75pt" o:ole="">
            <v:imagedata r:id="rId479" o:title=""/>
          </v:shape>
          <o:OLEObject Type="Embed" ProgID="Equation.DSMT4" ShapeID="_x0000_i1258" DrawAspect="Content" ObjectID="_1685729153" r:id="rId480"/>
        </w:object>
      </w:r>
    </w:p>
    <w:p w14:paraId="67AE89A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color w:val="000000"/>
          <w:sz w:val="24"/>
          <w:szCs w:val="24"/>
        </w:rPr>
        <w:t xml:space="preserve">Phương trình có nghiệm khi và chỉ khi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775" w:dyaOrig="630" w14:anchorId="52E0185E">
          <v:shape id="_x0000_i1259" type="#_x0000_t75" style="width:138.75pt;height:31.5pt" o:ole="">
            <v:imagedata r:id="rId481" o:title=""/>
          </v:shape>
          <o:OLEObject Type="Embed" ProgID="Equation.DSMT4" ShapeID="_x0000_i1259" DrawAspect="Content" ObjectID="_1685729154" r:id="rId482"/>
        </w:object>
      </w:r>
    </w:p>
    <w:p w14:paraId="2DE37C73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color w:val="000000"/>
          <w:sz w:val="24"/>
          <w:szCs w:val="24"/>
        </w:rPr>
        <w:t xml:space="preserve">Suy ra: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945" w:dyaOrig="270" w14:anchorId="7A13B685">
          <v:shape id="_x0000_i1260" type="#_x0000_t75" style="width:47.25pt;height:13.5pt" o:ole="">
            <v:imagedata r:id="rId483" o:title=""/>
          </v:shape>
          <o:OLEObject Type="Embed" ProgID="Equation.DSMT4" ShapeID="_x0000_i1260" DrawAspect="Content" ObjectID="_1685729155" r:id="rId484"/>
        </w:object>
      </w:r>
    </w:p>
    <w:p w14:paraId="0B2A04C6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17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position w:val="-6"/>
        </w:rPr>
        <w:object w:dxaOrig="1300" w:dyaOrig="279" w14:anchorId="614E0D7E">
          <v:shape id="_x0000_i1261" type="#_x0000_t75" style="width:66pt;height:14.25pt" o:ole="">
            <v:imagedata r:id="rId485" o:title=""/>
          </v:shape>
          <o:OLEObject Type="Embed" ProgID="Equation.DSMT4" ShapeID="_x0000_i1261" DrawAspect="Content" ObjectID="_1685729156" r:id="rId486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tập nghiệm là:</w:t>
      </w:r>
    </w:p>
    <w:p w14:paraId="6605CDDC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3140" w:dyaOrig="680" w14:anchorId="0A687A50">
          <v:shape id="_x0000_i1262" type="#_x0000_t75" style="width:156pt;height:33.75pt" o:ole="">
            <v:imagedata r:id="rId487" o:title=""/>
          </v:shape>
          <o:OLEObject Type="Embed" ProgID="Equation.DSMT4" ShapeID="_x0000_i1262" DrawAspect="Content" ObjectID="_1685729157" r:id="rId488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3320" w:dyaOrig="680" w14:anchorId="6528F2E0">
          <v:shape id="_x0000_i1263" type="#_x0000_t75" style="width:166.5pt;height:33.75pt" o:ole="">
            <v:imagedata r:id="rId489" o:title=""/>
          </v:shape>
          <o:OLEObject Type="Embed" ProgID="Equation.DSMT4" ShapeID="_x0000_i1263" DrawAspect="Content" ObjectID="_1685729158" r:id="rId490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7B75807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3200" w:dyaOrig="680" w14:anchorId="6EFA74D5">
          <v:shape id="_x0000_i1264" type="#_x0000_t75" style="width:159pt;height:33.75pt" o:ole="">
            <v:imagedata r:id="rId491" o:title=""/>
          </v:shape>
          <o:OLEObject Type="Embed" ProgID="Equation.DSMT4" ShapeID="_x0000_i1264" DrawAspect="Content" ObjectID="_1685729159" r:id="rId492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b/>
          <w:position w:val="-28"/>
          <w:sz w:val="24"/>
          <w:szCs w:val="24"/>
        </w:rPr>
        <w:object w:dxaOrig="2100" w:dyaOrig="680" w14:anchorId="1960FA14">
          <v:shape id="_x0000_i1265" type="#_x0000_t75" style="width:104.25pt;height:33.75pt" o:ole="">
            <v:imagedata r:id="rId493" o:title=""/>
          </v:shape>
          <o:OLEObject Type="Embed" ProgID="Equation.DSMT4" ShapeID="_x0000_i1265" DrawAspect="Content" ObjectID="_1685729160" r:id="rId49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1FB8B5A0" w14:textId="7A83D6B8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1C6DA1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9A67D4D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có: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6360" w:dyaOrig="1320" w14:anchorId="38669DEB">
          <v:shape id="_x0000_i1266" type="#_x0000_t75" style="width:318pt;height:66pt" o:ole="">
            <v:imagedata r:id="rId495" o:title=""/>
          </v:shape>
          <o:OLEObject Type="Embed" ProgID="Equation.DSMT4" ShapeID="_x0000_i1266" DrawAspect="Content" ObjectID="_1685729161" r:id="rId49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4321B536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18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Gọi </w:t>
      </w:r>
      <w:r w:rsidRPr="00917201">
        <w:rPr>
          <w:position w:val="-6"/>
        </w:rPr>
        <w:object w:dxaOrig="200" w:dyaOrig="220" w14:anchorId="53C5133E">
          <v:shape id="_x0000_i1267" type="#_x0000_t75" style="width:9.75pt;height:10.5pt" o:ole="">
            <v:imagedata r:id="rId497" o:title=""/>
          </v:shape>
          <o:OLEObject Type="Embed" ProgID="Equation.DSMT4" ShapeID="_x0000_i1267" DrawAspect="Content" ObjectID="_1685729162" r:id="rId49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 số nghiệm của phương trình </w:t>
      </w:r>
      <w:r w:rsidRPr="00917201">
        <w:rPr>
          <w:position w:val="-24"/>
        </w:rPr>
        <w:object w:dxaOrig="1939" w:dyaOrig="680" w14:anchorId="4A800751">
          <v:shape id="_x0000_i1268" type="#_x0000_t75" style="width:96.75pt;height:33.75pt" o:ole="">
            <v:imagedata r:id="rId499" o:title=""/>
          </v:shape>
          <o:OLEObject Type="Embed" ProgID="Equation.DSMT4" ShapeID="_x0000_i1268" DrawAspect="Content" ObjectID="_1685729163" r:id="rId50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trên khoảng </w:t>
      </w:r>
      <w:r w:rsidRPr="00917201">
        <w:rPr>
          <w:position w:val="-18"/>
        </w:rPr>
        <w:object w:dxaOrig="1380" w:dyaOrig="480" w14:anchorId="2CA58771">
          <v:shape id="_x0000_i1269" type="#_x0000_t75" style="width:69.75pt;height:25.5pt" o:ole="">
            <v:imagedata r:id="rId501" o:title=""/>
          </v:shape>
          <o:OLEObject Type="Embed" ProgID="Equation.DSMT4" ShapeID="_x0000_i1269" DrawAspect="Content" ObjectID="_1685729164" r:id="rId50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Tìm </w:t>
      </w:r>
      <w:r w:rsidRPr="00917201">
        <w:rPr>
          <w:position w:val="-6"/>
        </w:rPr>
        <w:object w:dxaOrig="200" w:dyaOrig="220" w14:anchorId="6549CBCC">
          <v:shape id="_x0000_i1270" type="#_x0000_t75" style="width:9.75pt;height:10.5pt" o:ole="">
            <v:imagedata r:id="rId503" o:title=""/>
          </v:shape>
          <o:OLEObject Type="Embed" ProgID="Equation.DSMT4" ShapeID="_x0000_i1270" DrawAspect="Content" ObjectID="_1685729165" r:id="rId50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7F31A1F8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79" w14:anchorId="5B1C3177">
          <v:shape id="_x0000_i1271" type="#_x0000_t75" style="width:27.75pt;height:14.25pt" o:ole="">
            <v:imagedata r:id="rId505" o:title=""/>
          </v:shape>
          <o:OLEObject Type="Embed" ProgID="Equation.DSMT4" ShapeID="_x0000_i1271" DrawAspect="Content" ObjectID="_1685729166" r:id="rId506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79" w14:anchorId="63A292B2">
          <v:shape id="_x0000_i1272" type="#_x0000_t75" style="width:27.75pt;height:14.25pt" o:ole="">
            <v:imagedata r:id="rId507" o:title=""/>
          </v:shape>
          <o:OLEObject Type="Embed" ProgID="Equation.DSMT4" ShapeID="_x0000_i1272" DrawAspect="Content" ObjectID="_1685729167" r:id="rId508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60" w:dyaOrig="279" w14:anchorId="6EE2A927">
          <v:shape id="_x0000_i1273" type="#_x0000_t75" style="width:27.75pt;height:14.25pt" o:ole="">
            <v:imagedata r:id="rId509" o:title=""/>
          </v:shape>
          <o:OLEObject Type="Embed" ProgID="Equation.DSMT4" ShapeID="_x0000_i1273" DrawAspect="Content" ObjectID="_1685729168" r:id="rId510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60" w:dyaOrig="279" w14:anchorId="08802BFE">
          <v:shape id="_x0000_i1274" type="#_x0000_t75" style="width:27.75pt;height:14.25pt" o:ole="">
            <v:imagedata r:id="rId511" o:title=""/>
          </v:shape>
          <o:OLEObject Type="Embed" ProgID="Equation.DSMT4" ShapeID="_x0000_i1274" DrawAspect="Content" ObjectID="_1685729169" r:id="rId512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1FA0A1" w14:textId="2B47F756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620BF2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270F304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hAnsi="Chu Van An" w:cs="Chu Van An"/>
          <w:position w:val="-24"/>
          <w:sz w:val="24"/>
          <w:szCs w:val="24"/>
        </w:rPr>
        <w:object w:dxaOrig="2000" w:dyaOrig="680" w14:anchorId="38245543">
          <v:shape id="_x0000_i1275" type="#_x0000_t75" style="width:98.25pt;height:33.75pt" o:ole="">
            <v:imagedata r:id="rId513" o:title=""/>
          </v:shape>
          <o:OLEObject Type="Embed" ProgID="Equation.DSMT4" ShapeID="_x0000_i1275" DrawAspect="Content" ObjectID="_1685729170" r:id="rId514"/>
        </w:object>
      </w:r>
      <w:r w:rsidRPr="00917201">
        <w:rPr>
          <w:rFonts w:ascii="Chu Van An" w:hAnsi="Chu Van An" w:cs="Chu Van An"/>
          <w:b/>
          <w:color w:val="0000FF"/>
          <w:position w:val="-36"/>
          <w:sz w:val="24"/>
          <w:szCs w:val="24"/>
        </w:rPr>
        <w:object w:dxaOrig="2780" w:dyaOrig="840" w14:anchorId="64E7C8B3">
          <v:shape id="_x0000_i1276" type="#_x0000_t75" style="width:137.25pt;height:42pt" o:ole="">
            <v:imagedata r:id="rId515" o:title=""/>
          </v:shape>
          <o:OLEObject Type="Embed" ProgID="Equation.DSMT4" ShapeID="_x0000_i1276" DrawAspect="Content" ObjectID="_1685729171" r:id="rId516"/>
        </w:objec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17201">
        <w:rPr>
          <w:rFonts w:ascii="Chu Van An" w:hAnsi="Chu Van An" w:cs="Chu Van An"/>
          <w:b/>
          <w:color w:val="0000FF"/>
          <w:position w:val="-36"/>
          <w:sz w:val="24"/>
          <w:szCs w:val="24"/>
        </w:rPr>
        <w:object w:dxaOrig="3080" w:dyaOrig="840" w14:anchorId="2B0B614E">
          <v:shape id="_x0000_i1277" type="#_x0000_t75" style="width:153.75pt;height:42pt" o:ole="">
            <v:imagedata r:id="rId517" o:title=""/>
          </v:shape>
          <o:OLEObject Type="Embed" ProgID="Equation.DSMT4" ShapeID="_x0000_i1277" DrawAspect="Content" ObjectID="_1685729172" r:id="rId518"/>
        </w:object>
      </w:r>
    </w:p>
    <w:p w14:paraId="2227D1D2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Do </w:t>
      </w:r>
      <w:r w:rsidRPr="00917201">
        <w:rPr>
          <w:rFonts w:ascii="Chu Van An" w:hAnsi="Chu Van An" w:cs="Chu Van An"/>
          <w:color w:val="0000FF"/>
          <w:position w:val="-18"/>
          <w:sz w:val="24"/>
          <w:szCs w:val="24"/>
        </w:rPr>
        <w:object w:dxaOrig="1740" w:dyaOrig="480" w14:anchorId="6EA0C4DA">
          <v:shape id="_x0000_i1278" type="#_x0000_t75" style="width:87.75pt;height:25.5pt" o:ole="">
            <v:imagedata r:id="rId519" o:title=""/>
          </v:shape>
          <o:OLEObject Type="Embed" ProgID="Equation.DSMT4" ShapeID="_x0000_i1278" DrawAspect="Content" ObjectID="_1685729173" r:id="rId520"/>
        </w:object>
      </w:r>
      <w:r w:rsidRPr="0091720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917201">
        <w:rPr>
          <w:rFonts w:ascii="Chu Van An" w:hAnsi="Chu Van An" w:cs="Chu Van An"/>
          <w:sz w:val="24"/>
          <w:szCs w:val="24"/>
        </w:rPr>
        <w:t xml:space="preserve">nên </w:t>
      </w:r>
      <w:r w:rsidRPr="00917201">
        <w:rPr>
          <w:rFonts w:ascii="Chu Van An" w:hAnsi="Chu Van An" w:cs="Chu Van An"/>
          <w:position w:val="-18"/>
          <w:sz w:val="24"/>
          <w:szCs w:val="24"/>
        </w:rPr>
        <w:object w:dxaOrig="2740" w:dyaOrig="480" w14:anchorId="28ACBF08">
          <v:shape id="_x0000_i1279" type="#_x0000_t75" style="width:134.25pt;height:25.5pt" o:ole="">
            <v:imagedata r:id="rId521" o:title=""/>
          </v:shape>
          <o:OLEObject Type="Embed" ProgID="Equation.DSMT4" ShapeID="_x0000_i1279" DrawAspect="Content" ObjectID="_1685729174" r:id="rId52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Vậy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60" w:dyaOrig="279" w14:anchorId="062955AD">
          <v:shape id="_x0000_i1280" type="#_x0000_t75" style="width:27.75pt;height:14.25pt" o:ole="">
            <v:imagedata r:id="rId523" o:title=""/>
          </v:shape>
          <o:OLEObject Type="Embed" ProgID="Equation.DSMT4" ShapeID="_x0000_i1280" DrawAspect="Content" ObjectID="_1685729175" r:id="rId52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6CA9384F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eastAsia="Times New Roman" w:hAnsi="Chu Van An" w:cs="Chu Van An"/>
          <w:b/>
          <w:color w:val="0000FF"/>
          <w:sz w:val="24"/>
          <w:szCs w:val="24"/>
        </w:rPr>
        <w:t>Câu 19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Số nghiệm của phương trình </w:t>
      </w:r>
      <w:r w:rsidRPr="00917201">
        <w:rPr>
          <w:position w:val="-6"/>
        </w:rPr>
        <w:object w:dxaOrig="859" w:dyaOrig="279" w14:anchorId="7AC87110">
          <v:shape id="_x0000_i1281" type="#_x0000_t75" style="width:42.75pt;height:14.25pt" o:ole="">
            <v:imagedata r:id="rId525" o:title=""/>
          </v:shape>
          <o:OLEObject Type="Embed" ProgID="Equation.DSMT4" ShapeID="_x0000_i1281" DrawAspect="Content" ObjectID="_1685729176" r:id="rId526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 trên đoạn </w:t>
      </w:r>
      <w:r w:rsidRPr="00917201">
        <w:rPr>
          <w:position w:val="-14"/>
        </w:rPr>
        <w:object w:dxaOrig="580" w:dyaOrig="400" w14:anchorId="76A65AE3">
          <v:shape id="_x0000_i1282" type="#_x0000_t75" style="width:29.25pt;height:20.25pt" o:ole="">
            <v:imagedata r:id="rId527" o:title=""/>
          </v:shape>
          <o:OLEObject Type="Embed" ProgID="Equation.DSMT4" ShapeID="_x0000_i1282" DrawAspect="Content" ObjectID="_1685729177" r:id="rId528"/>
        </w:object>
      </w:r>
      <w:r w:rsidRPr="00917201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917201">
        <w:rPr>
          <w:rFonts w:ascii="Chu Van An" w:eastAsia="Times New Roman" w:hAnsi="Chu Van An" w:cs="Chu Van An"/>
          <w:sz w:val="24"/>
          <w:szCs w:val="24"/>
        </w:rPr>
        <w:t>là</w:t>
      </w:r>
    </w:p>
    <w:p w14:paraId="32E2126E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4"/>
          <w:sz w:val="24"/>
          <w:szCs w:val="24"/>
        </w:rPr>
        <w:object w:dxaOrig="139" w:dyaOrig="260" w14:anchorId="66F99BD7">
          <v:shape id="_x0000_i1283" type="#_x0000_t75" style="width:6.75pt;height:12pt" o:ole="">
            <v:imagedata r:id="rId529" o:title=""/>
          </v:shape>
          <o:OLEObject Type="Embed" ProgID="Equation.DSMT4" ShapeID="_x0000_i1283" DrawAspect="Content" ObjectID="_1685729178" r:id="rId530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4"/>
          <w:sz w:val="24"/>
          <w:szCs w:val="24"/>
        </w:rPr>
        <w:object w:dxaOrig="200" w:dyaOrig="260" w14:anchorId="10DC7E2B">
          <v:shape id="_x0000_i1284" type="#_x0000_t75" style="width:9.75pt;height:12pt" o:ole="">
            <v:imagedata r:id="rId531" o:title=""/>
          </v:shape>
          <o:OLEObject Type="Embed" ProgID="Equation.DSMT4" ShapeID="_x0000_i1284" DrawAspect="Content" ObjectID="_1685729179" r:id="rId532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00" w:dyaOrig="279" w14:anchorId="75E10325">
          <v:shape id="_x0000_i1285" type="#_x0000_t75" style="width:9.75pt;height:14.25pt" o:ole="">
            <v:imagedata r:id="rId533" o:title=""/>
          </v:shape>
          <o:OLEObject Type="Embed" ProgID="Equation.DSMT4" ShapeID="_x0000_i1285" DrawAspect="Content" ObjectID="_1685729180" r:id="rId534"/>
        </w:objec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bCs/>
          <w:sz w:val="24"/>
          <w:szCs w:val="24"/>
        </w:rPr>
        <w:t>Vô số</w:t>
      </w:r>
      <w:r w:rsidRPr="00917201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5E9D6CF" w14:textId="2ACC7561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6E29CA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EA0FAF4" w14:textId="77777777" w:rsidR="000D2819" w:rsidRPr="00917201" w:rsidRDefault="000D2819" w:rsidP="000D2819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880" w:dyaOrig="279" w14:anchorId="5442A63D">
          <v:shape id="_x0000_i1286" type="#_x0000_t75" style="width:94.5pt;height:14.25pt" o:ole="">
            <v:imagedata r:id="rId535" o:title=""/>
          </v:shape>
          <o:OLEObject Type="Embed" ProgID="Equation.DSMT4" ShapeID="_x0000_i1286" DrawAspect="Content" ObjectID="_1685729181" r:id="rId536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600" w:dyaOrig="279" w14:anchorId="1BF05F7C">
          <v:shape id="_x0000_i1287" type="#_x0000_t75" style="width:30pt;height:14.25pt" o:ole="">
            <v:imagedata r:id="rId537" o:title=""/>
          </v:shape>
          <o:OLEObject Type="Embed" ProgID="Equation.DSMT4" ShapeID="_x0000_i1287" DrawAspect="Content" ObjectID="_1685729182" r:id="rId538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>.</w:t>
      </w:r>
    </w:p>
    <w:p w14:paraId="50C82A45" w14:textId="77777777" w:rsidR="000D2819" w:rsidRPr="00917201" w:rsidRDefault="000D2819" w:rsidP="000D2819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14"/>
          <w:sz w:val="24"/>
          <w:szCs w:val="24"/>
        </w:rPr>
        <w:object w:dxaOrig="3480" w:dyaOrig="400" w14:anchorId="6F8BCC0B">
          <v:shape id="_x0000_i1288" type="#_x0000_t75" style="width:174.75pt;height:20.25pt" o:ole="">
            <v:imagedata r:id="rId539" o:title=""/>
          </v:shape>
          <o:OLEObject Type="Embed" ProgID="Equation.DSMT4" ShapeID="_x0000_i1288" DrawAspect="Content" ObjectID="_1685729183" r:id="rId540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 mà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600" w:dyaOrig="279" w14:anchorId="611FC472">
          <v:shape id="_x0000_i1289" type="#_x0000_t75" style="width:30pt;height:14.25pt" o:ole="">
            <v:imagedata r:id="rId541" o:title=""/>
          </v:shape>
          <o:OLEObject Type="Embed" ProgID="Equation.DSMT4" ShapeID="_x0000_i1289" DrawAspect="Content" ObjectID="_1685729184" r:id="rId542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 nên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60" w:dyaOrig="279" w14:anchorId="1AC02C66">
          <v:shape id="_x0000_i1290" type="#_x0000_t75" style="width:28.5pt;height:14.25pt" o:ole="">
            <v:imagedata r:id="rId543" o:title=""/>
          </v:shape>
          <o:OLEObject Type="Embed" ProgID="Equation.DSMT4" ShapeID="_x0000_i1290" DrawAspect="Content" ObjectID="_1685729185" r:id="rId544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;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20" w:dyaOrig="279" w14:anchorId="5973F682">
          <v:shape id="_x0000_i1291" type="#_x0000_t75" style="width:25.5pt;height:14.25pt" o:ole="">
            <v:imagedata r:id="rId545" o:title=""/>
          </v:shape>
          <o:OLEObject Type="Embed" ProgID="Equation.DSMT4" ShapeID="_x0000_i1291" DrawAspect="Content" ObjectID="_1685729186" r:id="rId546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. Suy ra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60" w:dyaOrig="279" w14:anchorId="50C4AE92">
          <v:shape id="_x0000_i1292" type="#_x0000_t75" style="width:28.5pt;height:14.25pt" o:ole="">
            <v:imagedata r:id="rId547" o:title=""/>
          </v:shape>
          <o:OLEObject Type="Embed" ProgID="Equation.DSMT4" ShapeID="_x0000_i1292" DrawAspect="Content" ObjectID="_1685729187" r:id="rId548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;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600" w:dyaOrig="220" w14:anchorId="2469EC9C">
          <v:shape id="_x0000_i1293" type="#_x0000_t75" style="width:30pt;height:10.5pt" o:ole="">
            <v:imagedata r:id="rId549" o:title=""/>
          </v:shape>
          <o:OLEObject Type="Embed" ProgID="Equation.DSMT4" ShapeID="_x0000_i1293" DrawAspect="Content" ObjectID="_1685729188" r:id="rId550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>.</w:t>
      </w:r>
    </w:p>
    <w:p w14:paraId="2A0A8BC9" w14:textId="77777777" w:rsidR="000D2819" w:rsidRPr="00917201" w:rsidRDefault="000D2819" w:rsidP="000D2819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917201">
        <w:rPr>
          <w:rFonts w:ascii="Chu Van An" w:eastAsia="Times New Roman" w:hAnsi="Chu Van An" w:cs="Chu Van An"/>
          <w:sz w:val="24"/>
          <w:szCs w:val="24"/>
        </w:rPr>
        <w:t xml:space="preserve">Vậy phương trình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859" w:dyaOrig="279" w14:anchorId="0EA6E0C9">
          <v:shape id="_x0000_i1294" type="#_x0000_t75" style="width:42.75pt;height:14.25pt" o:ole="">
            <v:imagedata r:id="rId551" o:title=""/>
          </v:shape>
          <o:OLEObject Type="Embed" ProgID="Equation.DSMT4" ShapeID="_x0000_i1294" DrawAspect="Content" ObjectID="_1685729189" r:id="rId55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</w:t>
      </w:r>
      <w:r w:rsidRPr="00917201">
        <w:rPr>
          <w:rFonts w:ascii="Chu Van An" w:eastAsia="Times New Roman" w:hAnsi="Chu Van An" w:cs="Chu Van An"/>
          <w:sz w:val="24"/>
          <w:szCs w:val="24"/>
        </w:rPr>
        <w:t xml:space="preserve">có 2 nghiệm trên đoạn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580" w:dyaOrig="400" w14:anchorId="330A36C4">
          <v:shape id="_x0000_i1295" type="#_x0000_t75" style="width:29.25pt;height:20.25pt" o:ole="">
            <v:imagedata r:id="rId553" o:title=""/>
          </v:shape>
          <o:OLEObject Type="Embed" ProgID="Equation.DSMT4" ShapeID="_x0000_i1295" DrawAspect="Content" ObjectID="_1685729190" r:id="rId554"/>
        </w:object>
      </w:r>
      <w:r w:rsidRPr="00917201">
        <w:rPr>
          <w:rFonts w:ascii="Chu Van An" w:eastAsia="Times New Roman" w:hAnsi="Chu Van An" w:cs="Chu Van An"/>
          <w:sz w:val="24"/>
          <w:szCs w:val="24"/>
        </w:rPr>
        <w:t>.</w:t>
      </w:r>
    </w:p>
    <w:p w14:paraId="71A15504" w14:textId="77777777" w:rsidR="000D2819" w:rsidRPr="00917201" w:rsidRDefault="000D2819" w:rsidP="000D2819">
      <w:pPr>
        <w:pStyle w:val="NoSpacing"/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20</w:t>
      </w:r>
      <w:r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: </w:t>
      </w:r>
      <w:r w:rsidRPr="00917201">
        <w:rPr>
          <w:rFonts w:ascii="Chu Van An" w:hAnsi="Chu Van An" w:cs="Chu Van An"/>
          <w:sz w:val="24"/>
          <w:szCs w:val="24"/>
          <w:lang w:val="nl-NL"/>
        </w:rPr>
        <w:t xml:space="preserve">Phương trình </w:t>
      </w:r>
      <w:bookmarkStart w:id="0" w:name="MTBlankEqn"/>
      <w:r w:rsidRPr="00917201">
        <w:rPr>
          <w:rFonts w:ascii="Chu Van An" w:hAnsi="Chu Van An" w:cs="Chu Van An"/>
          <w:position w:val="-28"/>
          <w:sz w:val="24"/>
          <w:szCs w:val="24"/>
        </w:rPr>
        <w:object w:dxaOrig="1579" w:dyaOrig="680" w14:anchorId="29E3DC70">
          <v:shape id="_x0000_i1296" type="#_x0000_t75" style="width:78.75pt;height:33.75pt" o:ole="">
            <v:imagedata r:id="rId555" o:title=""/>
          </v:shape>
          <o:OLEObject Type="Embed" ProgID="Equation.DSMT4" ShapeID="_x0000_i1296" DrawAspect="Content" ObjectID="_1685729191" r:id="rId556"/>
        </w:object>
      </w:r>
      <w:bookmarkEnd w:id="0"/>
      <w:r w:rsidRPr="00917201">
        <w:rPr>
          <w:rFonts w:ascii="Chu Van An" w:hAnsi="Chu Van An" w:cs="Chu Van An"/>
          <w:sz w:val="24"/>
          <w:szCs w:val="24"/>
          <w:lang w:val="nl-NL"/>
        </w:rPr>
        <w:t xml:space="preserve"> có mấy nghiệm trong nửa khoảng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960" w:dyaOrig="680" w14:anchorId="258C895C">
          <v:shape id="_x0000_i1297" type="#_x0000_t75" style="width:48pt;height:33.75pt" o:ole="">
            <v:imagedata r:id="rId557" o:title=""/>
          </v:shape>
          <o:OLEObject Type="Embed" ProgID="Equation.DSMT4" ShapeID="_x0000_i1297" DrawAspect="Content" ObjectID="_1685729192" r:id="rId558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?</w:t>
      </w:r>
    </w:p>
    <w:p w14:paraId="554760BB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200" w:dyaOrig="279" w14:anchorId="1B7E4BA4">
          <v:shape id="_x0000_i1298" type="#_x0000_t75" style="width:10.5pt;height:14.25pt" o:ole="">
            <v:imagedata r:id="rId559" o:title=""/>
          </v:shape>
          <o:OLEObject Type="Embed" ProgID="Equation.DSMT4" ShapeID="_x0000_i1298" DrawAspect="Content" ObjectID="_1685729193" r:id="rId560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.</w:t>
      </w:r>
      <w:r w:rsidRPr="00917201">
        <w:rPr>
          <w:rFonts w:ascii="Chu Van An" w:hAnsi="Chu Van An" w:cs="Chu Van An"/>
          <w:sz w:val="24"/>
          <w:szCs w:val="24"/>
          <w:lang w:val="nl-NL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917201">
        <w:rPr>
          <w:rFonts w:ascii="Chu Van An" w:hAnsi="Chu Van An" w:cs="Chu Van An"/>
          <w:position w:val="-4"/>
          <w:sz w:val="24"/>
          <w:szCs w:val="24"/>
        </w:rPr>
        <w:object w:dxaOrig="200" w:dyaOrig="260" w14:anchorId="5728956A">
          <v:shape id="_x0000_i1299" type="#_x0000_t75" style="width:10.5pt;height:12.75pt" o:ole="">
            <v:imagedata r:id="rId561" o:title=""/>
          </v:shape>
          <o:OLEObject Type="Embed" ProgID="Equation.DSMT4" ShapeID="_x0000_i1299" DrawAspect="Content" ObjectID="_1685729194" r:id="rId562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.</w:t>
      </w:r>
      <w:r w:rsidRPr="00917201">
        <w:rPr>
          <w:rFonts w:ascii="Chu Van An" w:hAnsi="Chu Van An" w:cs="Chu Van An"/>
          <w:sz w:val="24"/>
          <w:szCs w:val="24"/>
          <w:lang w:val="nl-NL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917201">
        <w:rPr>
          <w:rFonts w:ascii="Chu Van An" w:hAnsi="Chu Van An" w:cs="Chu Van An"/>
          <w:position w:val="-4"/>
          <w:sz w:val="24"/>
          <w:szCs w:val="24"/>
        </w:rPr>
        <w:object w:dxaOrig="139" w:dyaOrig="260" w14:anchorId="4AF8DE3F">
          <v:shape id="_x0000_i1300" type="#_x0000_t75" style="width:6.75pt;height:12.75pt" o:ole="">
            <v:imagedata r:id="rId563" o:title=""/>
          </v:shape>
          <o:OLEObject Type="Embed" ProgID="Equation.DSMT4" ShapeID="_x0000_i1300" DrawAspect="Content" ObjectID="_1685729195" r:id="rId564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.</w:t>
      </w:r>
      <w:r w:rsidRPr="00917201">
        <w:rPr>
          <w:rFonts w:ascii="Chu Van An" w:hAnsi="Chu Van An" w:cs="Chu Van An"/>
          <w:sz w:val="24"/>
          <w:szCs w:val="24"/>
          <w:lang w:val="nl-NL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80" w:dyaOrig="279" w14:anchorId="4872EF74">
          <v:shape id="_x0000_i1301" type="#_x0000_t75" style="width:9pt;height:14.25pt" o:ole="">
            <v:imagedata r:id="rId565" o:title=""/>
          </v:shape>
          <o:OLEObject Type="Embed" ProgID="Equation.DSMT4" ShapeID="_x0000_i1301" DrawAspect="Content" ObjectID="_1685729196" r:id="rId56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E56BD87" w14:textId="5CD4597B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50B1A47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</w:p>
    <w:p w14:paraId="49FFE49D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5060" w:dyaOrig="680" w14:anchorId="7C590370">
          <v:shape id="_x0000_i1302" type="#_x0000_t75" style="width:252.75pt;height:33.75pt" o:ole="">
            <v:imagedata r:id="rId567" o:title=""/>
          </v:shape>
          <o:OLEObject Type="Embed" ProgID="Equation.DSMT4" ShapeID="_x0000_i1302" DrawAspect="Content" ObjectID="_1685729197" r:id="rId568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.</w:t>
      </w:r>
    </w:p>
    <w:p w14:paraId="78F24462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sz w:val="24"/>
          <w:szCs w:val="24"/>
          <w:lang w:val="nl-NL"/>
        </w:rPr>
        <w:t xml:space="preserve">Do </w:t>
      </w:r>
      <w:r w:rsidRPr="00917201">
        <w:rPr>
          <w:rFonts w:ascii="Chu Van An" w:hAnsi="Chu Van An" w:cs="Chu Van An"/>
          <w:position w:val="-28"/>
          <w:sz w:val="24"/>
          <w:szCs w:val="24"/>
        </w:rPr>
        <w:object w:dxaOrig="4780" w:dyaOrig="680" w14:anchorId="7DE5D8C5">
          <v:shape id="_x0000_i1303" type="#_x0000_t75" style="width:239.25pt;height:33.75pt" o:ole="">
            <v:imagedata r:id="rId569" o:title=""/>
          </v:shape>
          <o:OLEObject Type="Embed" ProgID="Equation.DSMT4" ShapeID="_x0000_i1303" DrawAspect="Content" ObjectID="_1685729198" r:id="rId570"/>
        </w:object>
      </w:r>
    </w:p>
    <w:p w14:paraId="01364C48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sz w:val="24"/>
          <w:szCs w:val="24"/>
          <w:lang w:val="nl-NL"/>
        </w:rPr>
        <w:t xml:space="preserve">Mặt khác do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299" w:dyaOrig="620" w14:anchorId="75B9EBC8">
          <v:shape id="_x0000_i1304" type="#_x0000_t75" style="width:114.75pt;height:31.5pt" o:ole="">
            <v:imagedata r:id="rId571" o:title=""/>
          </v:shape>
          <o:OLEObject Type="Embed" ProgID="Equation.DSMT4" ShapeID="_x0000_i1304" DrawAspect="Content" ObjectID="_1685729199" r:id="rId572"/>
        </w:object>
      </w:r>
      <w:r w:rsidRPr="00917201">
        <w:rPr>
          <w:rFonts w:ascii="Chu Van An" w:hAnsi="Chu Van An" w:cs="Chu Van An"/>
          <w:sz w:val="24"/>
          <w:szCs w:val="24"/>
          <w:lang w:val="nl-NL"/>
        </w:rPr>
        <w:t>.</w:t>
      </w:r>
    </w:p>
    <w:p w14:paraId="1B191032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917201">
        <w:rPr>
          <w:rFonts w:ascii="Chu Van An" w:hAnsi="Chu Van An" w:cs="Chu Van An"/>
          <w:sz w:val="24"/>
          <w:szCs w:val="24"/>
          <w:lang w:val="nl-NL"/>
        </w:rPr>
        <w:t xml:space="preserve">Vậy phương trình có nghiệm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620" w:dyaOrig="620" w14:anchorId="78975F59">
          <v:shape id="_x0000_i1305" type="#_x0000_t75" style="width:31.5pt;height:31.5pt" o:ole="">
            <v:imagedata r:id="rId573" o:title=""/>
          </v:shape>
          <o:OLEObject Type="Embed" ProgID="Equation.DSMT4" ShapeID="_x0000_i1305" DrawAspect="Content" ObjectID="_1685729200" r:id="rId574"/>
        </w:object>
      </w:r>
    </w:p>
    <w:p w14:paraId="2B8EFDD2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21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Tổng nghiệm âm lớn nhất và nghiệm dương nhỏ nhất của phương trình </w:t>
      </w:r>
      <w:r w:rsidRPr="00917201">
        <w:rPr>
          <w:position w:val="-30"/>
        </w:rPr>
        <w:object w:dxaOrig="1845" w:dyaOrig="765" w14:anchorId="6231D7BC">
          <v:shape id="_x0000_i1306" type="#_x0000_t75" style="width:92.25pt;height:38.25pt" o:ole="">
            <v:imagedata r:id="rId575" o:title=""/>
          </v:shape>
          <o:OLEObject Type="Embed" ProgID="Equation.DSMT4" ShapeID="_x0000_i1306" DrawAspect="Content" ObjectID="_1685729201" r:id="rId576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bằng</w:t>
      </w:r>
    </w:p>
    <w:p w14:paraId="27AC3459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55" w:dyaOrig="660" w14:anchorId="2D2E319F">
          <v:shape id="_x0000_i1307" type="#_x0000_t75" style="width:12.75pt;height:33pt" o:ole="">
            <v:imagedata r:id="rId577" o:title=""/>
          </v:shape>
          <o:OLEObject Type="Embed" ProgID="Equation.DSMT4" ShapeID="_x0000_i1307" DrawAspect="Content" ObjectID="_1685729202" r:id="rId57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55" w:dyaOrig="660" w14:anchorId="603270EF">
          <v:shape id="_x0000_i1308" type="#_x0000_t75" style="width:12.75pt;height:33pt" o:ole="">
            <v:imagedata r:id="rId579" o:title=""/>
          </v:shape>
          <o:OLEObject Type="Embed" ProgID="Equation.DSMT4" ShapeID="_x0000_i1308" DrawAspect="Content" ObjectID="_1685729203" r:id="rId58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435" w:dyaOrig="660" w14:anchorId="0A23684E">
          <v:shape id="_x0000_i1309" type="#_x0000_t75" style="width:21.75pt;height:33pt" o:ole="">
            <v:imagedata r:id="rId581" o:title=""/>
          </v:shape>
          <o:OLEObject Type="Embed" ProgID="Equation.DSMT4" ShapeID="_x0000_i1309" DrawAspect="Content" ObjectID="_1685729204" r:id="rId582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435" w:dyaOrig="660" w14:anchorId="0B6525E5">
          <v:shape id="_x0000_i1310" type="#_x0000_t75" style="width:21.75pt;height:33pt" o:ole="">
            <v:imagedata r:id="rId583" o:title=""/>
          </v:shape>
          <o:OLEObject Type="Embed" ProgID="Equation.DSMT4" ShapeID="_x0000_i1310" DrawAspect="Content" ObjectID="_1685729205" r:id="rId58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14610E5E" w14:textId="2DB34BBE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70E7AD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</w:p>
    <w:p w14:paraId="0874D0E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position w:val="-30"/>
          <w:sz w:val="24"/>
          <w:szCs w:val="24"/>
        </w:rPr>
        <w:object w:dxaOrig="1845" w:dyaOrig="765" w14:anchorId="426B8674">
          <v:shape id="_x0000_i1311" type="#_x0000_t75" style="width:92.25pt;height:38.25pt" o:ole="">
            <v:imagedata r:id="rId575" o:title=""/>
          </v:shape>
          <o:OLEObject Type="Embed" ProgID="Equation.DSMT4" ShapeID="_x0000_i1311" DrawAspect="Content" ObjectID="_1685729206" r:id="rId585"/>
        </w:objec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2265" w:dyaOrig="1320" w14:anchorId="3211D5D3">
          <v:shape id="_x0000_i1312" type="#_x0000_t75" style="width:113.25pt;height:66pt" o:ole="">
            <v:imagedata r:id="rId586" o:title=""/>
          </v:shape>
          <o:OLEObject Type="Embed" ProgID="Equation.DSMT4" ShapeID="_x0000_i1312" DrawAspect="Content" ObjectID="_1685729207" r:id="rId587"/>
        </w:objec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860" w:dyaOrig="1320" w14:anchorId="7144D6A4">
          <v:shape id="_x0000_i1313" type="#_x0000_t75" style="width:93pt;height:66pt" o:ole="">
            <v:imagedata r:id="rId588" o:title=""/>
          </v:shape>
          <o:OLEObject Type="Embed" ProgID="Equation.DSMT4" ShapeID="_x0000_i1313" DrawAspect="Content" ObjectID="_1685729208" r:id="rId58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; </w:t>
      </w:r>
      <w:r w:rsidRPr="00917201">
        <w:rPr>
          <w:rFonts w:ascii="Chu Van An" w:hAnsi="Chu Van An" w:cs="Chu Van An"/>
          <w:position w:val="-8"/>
          <w:sz w:val="24"/>
          <w:szCs w:val="24"/>
        </w:rPr>
        <w:object w:dxaOrig="735" w:dyaOrig="300" w14:anchorId="78EB4D5B">
          <v:shape id="_x0000_i1314" type="#_x0000_t75" style="width:36.75pt;height:15pt" o:ole="">
            <v:imagedata r:id="rId590" o:title=""/>
          </v:shape>
          <o:OLEObject Type="Embed" ProgID="Equation.DSMT4" ShapeID="_x0000_i1314" DrawAspect="Content" ObjectID="_1685729209" r:id="rId591"/>
        </w:object>
      </w:r>
    </w:p>
    <w:p w14:paraId="047EB8B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D0D0D"/>
          <w:sz w:val="24"/>
          <w:szCs w:val="24"/>
        </w:rPr>
        <w:t xml:space="preserve">TH1: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55" w:dyaOrig="285" w14:anchorId="76039EF5">
          <v:shape id="_x0000_i1315" type="#_x0000_t75" style="width:27.75pt;height:14.25pt" o:ole="">
            <v:imagedata r:id="rId592" o:title=""/>
          </v:shape>
          <o:OLEObject Type="Embed" ProgID="Equation.DSMT4" ShapeID="_x0000_i1315" DrawAspect="Content" ObjectID="_1685729210" r:id="rId593"/>
        </w:object>
      </w:r>
      <w:r w:rsidRPr="00917201">
        <w:rPr>
          <w:rFonts w:ascii="Chu Van An" w:hAnsi="Chu Van An" w:cs="Chu Van An"/>
          <w:sz w:val="24"/>
          <w:szCs w:val="24"/>
        </w:rPr>
        <w:t xml:space="preserve">;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95" w:dyaOrig="225" w14:anchorId="03F6036F">
          <v:shape id="_x0000_i1316" type="#_x0000_t75" style="width:9.75pt;height:11.25pt" o:ole="">
            <v:imagedata r:id="rId594" o:title=""/>
          </v:shape>
          <o:OLEObject Type="Embed" ProgID="Equation.DSMT4" ShapeID="_x0000_i1316" DrawAspect="Content" ObjectID="_1685729211" r:id="rId59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lớn nhất</w:t>
      </w:r>
    </w:p>
    <w:p w14:paraId="0C80D797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D0D0D"/>
          <w:sz w:val="24"/>
          <w:szCs w:val="24"/>
        </w:rPr>
        <w:t xml:space="preserve">Chọn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815" w:dyaOrig="1320" w14:anchorId="0FEE787E">
          <v:shape id="_x0000_i1317" type="#_x0000_t75" style="width:90.75pt;height:66pt" o:ole="">
            <v:imagedata r:id="rId596" o:title=""/>
          </v:shape>
          <o:OLEObject Type="Embed" ProgID="Equation.DSMT4" ShapeID="_x0000_i1317" DrawAspect="Content" ObjectID="_1685729212" r:id="rId597"/>
        </w:objec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305" w:dyaOrig="660" w14:anchorId="4A9131F8">
          <v:shape id="_x0000_i1318" type="#_x0000_t75" style="width:65.25pt;height:33pt" o:ole="">
            <v:imagedata r:id="rId598" o:title=""/>
          </v:shape>
          <o:OLEObject Type="Embed" ProgID="Equation.DSMT4" ShapeID="_x0000_i1318" DrawAspect="Content" ObjectID="_1685729213" r:id="rId599"/>
        </w:object>
      </w:r>
    </w:p>
    <w:p w14:paraId="45DB7B8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D0D0D"/>
          <w:sz w:val="24"/>
          <w:szCs w:val="24"/>
        </w:rPr>
        <w:t xml:space="preserve">TH2: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555" w:dyaOrig="285" w14:anchorId="3F36D9C6">
          <v:shape id="_x0000_i1319" type="#_x0000_t75" style="width:27.75pt;height:14.25pt" o:ole="">
            <v:imagedata r:id="rId600" o:title=""/>
          </v:shape>
          <o:OLEObject Type="Embed" ProgID="Equation.DSMT4" ShapeID="_x0000_i1319" DrawAspect="Content" ObjectID="_1685729214" r:id="rId601"/>
        </w:object>
      </w:r>
      <w:r w:rsidRPr="00917201">
        <w:rPr>
          <w:rFonts w:ascii="Chu Van An" w:hAnsi="Chu Van An" w:cs="Chu Van An"/>
          <w:sz w:val="24"/>
          <w:szCs w:val="24"/>
        </w:rPr>
        <w:t xml:space="preserve">;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95" w:dyaOrig="225" w14:anchorId="364D633D">
          <v:shape id="_x0000_i1320" type="#_x0000_t75" style="width:9.75pt;height:11.25pt" o:ole="">
            <v:imagedata r:id="rId594" o:title=""/>
          </v:shape>
          <o:OLEObject Type="Embed" ProgID="Equation.DSMT4" ShapeID="_x0000_i1320" DrawAspect="Content" ObjectID="_1685729215" r:id="rId60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nhỏ nhất</w:t>
      </w:r>
    </w:p>
    <w:p w14:paraId="101F6C79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D0D0D"/>
          <w:sz w:val="24"/>
          <w:szCs w:val="24"/>
        </w:rPr>
        <w:lastRenderedPageBreak/>
        <w:t xml:space="preserve">Chọn </w:t>
      </w:r>
      <w:r w:rsidRPr="00917201">
        <w:rPr>
          <w:rFonts w:ascii="Chu Van An" w:hAnsi="Chu Van An" w:cs="Chu Van An"/>
          <w:position w:val="-60"/>
          <w:sz w:val="24"/>
          <w:szCs w:val="24"/>
        </w:rPr>
        <w:object w:dxaOrig="1485" w:dyaOrig="1320" w14:anchorId="51E4DAA0">
          <v:shape id="_x0000_i1321" type="#_x0000_t75" style="width:74.25pt;height:66pt" o:ole="">
            <v:imagedata r:id="rId603" o:title=""/>
          </v:shape>
          <o:OLEObject Type="Embed" ProgID="Equation.DSMT4" ShapeID="_x0000_i1321" DrawAspect="Content" ObjectID="_1685729216" r:id="rId604"/>
        </w:objec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035" w:dyaOrig="660" w14:anchorId="53A40032">
          <v:shape id="_x0000_i1322" type="#_x0000_t75" style="width:51.75pt;height:33pt" o:ole="">
            <v:imagedata r:id="rId605" o:title=""/>
          </v:shape>
          <o:OLEObject Type="Embed" ProgID="Equation.DSMT4" ShapeID="_x0000_i1322" DrawAspect="Content" ObjectID="_1685729217" r:id="rId606"/>
        </w:object>
      </w:r>
    </w:p>
    <w:p w14:paraId="209123CB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color w:val="0D0D0D"/>
          <w:sz w:val="24"/>
          <w:szCs w:val="24"/>
        </w:rPr>
        <w:t xml:space="preserve">Khi đó tổng cần tìm là: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785" w:dyaOrig="660" w14:anchorId="55A8505C">
          <v:shape id="_x0000_i1323" type="#_x0000_t75" style="width:89.25pt;height:33pt" o:ole="">
            <v:imagedata r:id="rId607" o:title=""/>
          </v:shape>
          <o:OLEObject Type="Embed" ProgID="Equation.DSMT4" ShapeID="_x0000_i1323" DrawAspect="Content" ObjectID="_1685729218" r:id="rId608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</w:t>
      </w:r>
    </w:p>
    <w:p w14:paraId="7B16E14F" w14:textId="14B8532C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22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Phương trình </w:t>
      </w:r>
      <w:r w:rsidRPr="00917201">
        <w:rPr>
          <w:position w:val="-4"/>
        </w:rPr>
        <w:object w:dxaOrig="1395" w:dyaOrig="255" w14:anchorId="351FBD3A">
          <v:shape id="_x0000_i1324" type="#_x0000_t75" style="width:69.75pt;height:12.75pt" o:ole="">
            <v:imagedata r:id="rId609" o:title=""/>
          </v:shape>
          <o:OLEObject Type="Embed" ProgID="Equation.DSMT4" ShapeID="_x0000_i1324" DrawAspect="Content" ObjectID="_1685729219" r:id="rId610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vô nghiệm khi </w:t>
      </w:r>
      <w:r w:rsidRPr="00917201">
        <w:rPr>
          <w:position w:val="-4"/>
        </w:rPr>
        <w:object w:dxaOrig="255" w:dyaOrig="195" w14:anchorId="1DAB31D0">
          <v:shape id="_x0000_i1325" type="#_x0000_t75" style="width:12.75pt;height:9.75pt" o:ole="">
            <v:imagedata r:id="rId611" o:title=""/>
          </v:shape>
          <o:OLEObject Type="Embed" ProgID="Equation.DSMT4" ShapeID="_x0000_i1325" DrawAspect="Content" ObjectID="_1685729220" r:id="rId61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</w:t>
      </w:r>
    </w:p>
    <w:p w14:paraId="37CE873D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95" w:dyaOrig="285" w14:anchorId="4BA2C6F0">
          <v:shape id="_x0000_i1326" type="#_x0000_t75" style="width:54.75pt;height:14.25pt" o:ole="">
            <v:imagedata r:id="rId613" o:title=""/>
          </v:shape>
          <o:OLEObject Type="Embed" ProgID="Equation.DSMT4" ShapeID="_x0000_i1326" DrawAspect="Content" ObjectID="_1685729221" r:id="rId614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color w:val="000000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615" w:dyaOrig="285" w14:anchorId="3EB6BEE1">
          <v:shape id="_x0000_i1327" type="#_x0000_t75" style="width:30.75pt;height:14.25pt" o:ole="">
            <v:imagedata r:id="rId615" o:title=""/>
          </v:shape>
          <o:OLEObject Type="Embed" ProgID="Equation.DSMT4" ShapeID="_x0000_i1327" DrawAspect="Content" ObjectID="_1685729222" r:id="rId616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color w:val="000000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b/>
          <w:color w:val="0000FF"/>
          <w:position w:val="-30"/>
          <w:sz w:val="24"/>
          <w:szCs w:val="24"/>
        </w:rPr>
        <w:object w:dxaOrig="840" w:dyaOrig="720" w14:anchorId="03C5817A">
          <v:shape id="_x0000_i1328" type="#_x0000_t75" style="width:42pt;height:36pt" o:ole="">
            <v:imagedata r:id="rId617" o:title=""/>
          </v:shape>
          <o:OLEObject Type="Embed" ProgID="Equation.DSMT4" ShapeID="_x0000_i1328" DrawAspect="Content" ObjectID="_1685729223" r:id="rId618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color w:val="000000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35" w:dyaOrig="285" w14:anchorId="4B04E097">
          <v:shape id="_x0000_i1329" type="#_x0000_t75" style="width:36.75pt;height:14.25pt" o:ole="">
            <v:imagedata r:id="rId619" o:title=""/>
          </v:shape>
          <o:OLEObject Type="Embed" ProgID="Equation.DSMT4" ShapeID="_x0000_i1329" DrawAspect="Content" ObjectID="_1685729224" r:id="rId620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09270C99" w14:textId="4EA7524C" w:rsidR="000D2819" w:rsidRPr="00917201" w:rsidRDefault="00892566" w:rsidP="000D281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1B1077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3B5378A0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00"/>
          <w:sz w:val="24"/>
          <w:szCs w:val="24"/>
        </w:rPr>
        <w:t xml:space="preserve">+)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685" w:dyaOrig="615" w14:anchorId="1528CE56">
          <v:shape id="_x0000_i1330" type="#_x0000_t75" style="width:134.25pt;height:30.75pt" o:ole="">
            <v:imagedata r:id="rId621" o:title=""/>
          </v:shape>
          <o:OLEObject Type="Embed" ProgID="Equation.DSMT4" ShapeID="_x0000_i1330" DrawAspect="Content" ObjectID="_1685729225" r:id="rId622"/>
        </w:object>
      </w:r>
      <w:r w:rsidRPr="00917201">
        <w:rPr>
          <w:rFonts w:ascii="Chu Van An" w:hAnsi="Chu Van An" w:cs="Chu Van An"/>
          <w:sz w:val="24"/>
          <w:szCs w:val="24"/>
        </w:rPr>
        <w:t xml:space="preserve">, phương trình có nghiệm khi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475" w:dyaOrig="615" w14:anchorId="598065AC">
          <v:shape id="_x0000_i1331" type="#_x0000_t75" style="width:123.75pt;height:30.75pt" o:ole="">
            <v:imagedata r:id="rId623" o:title=""/>
          </v:shape>
          <o:OLEObject Type="Embed" ProgID="Equation.DSMT4" ShapeID="_x0000_i1331" DrawAspect="Content" ObjectID="_1685729226" r:id="rId624"/>
        </w:object>
      </w:r>
    </w:p>
    <w:p w14:paraId="0C47725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b/>
          <w:color w:val="000000"/>
          <w:sz w:val="24"/>
          <w:szCs w:val="24"/>
        </w:rPr>
        <w:t xml:space="preserve">+) </w:t>
      </w:r>
      <w:r w:rsidRPr="0091720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685" w:dyaOrig="615" w14:anchorId="2DC96CAC">
          <v:shape id="_x0000_i1332" type="#_x0000_t75" style="width:134.25pt;height:30.75pt" o:ole="">
            <v:imagedata r:id="rId621" o:title=""/>
          </v:shape>
          <o:OLEObject Type="Embed" ProgID="Equation.DSMT4" ShapeID="_x0000_i1332" DrawAspect="Content" ObjectID="_1685729227" r:id="rId625"/>
        </w:object>
      </w:r>
      <w:r w:rsidRPr="00917201">
        <w:rPr>
          <w:rFonts w:ascii="Chu Van An" w:hAnsi="Chu Van An" w:cs="Chu Van An"/>
          <w:color w:val="000000"/>
          <w:sz w:val="24"/>
          <w:szCs w:val="24"/>
        </w:rPr>
        <w:t xml:space="preserve">, phương trình vô nghiệm khi </w:t>
      </w:r>
      <w:r w:rsidRPr="00917201">
        <w:rPr>
          <w:rFonts w:ascii="Chu Van An" w:hAnsi="Chu Van An" w:cs="Chu Van An"/>
          <w:color w:val="000000"/>
          <w:position w:val="-30"/>
          <w:sz w:val="24"/>
          <w:szCs w:val="24"/>
        </w:rPr>
        <w:object w:dxaOrig="1845" w:dyaOrig="720" w14:anchorId="235ADF9F">
          <v:shape id="_x0000_i1333" type="#_x0000_t75" style="width:92.25pt;height:36pt" o:ole="">
            <v:imagedata r:id="rId626" o:title=""/>
          </v:shape>
          <o:OLEObject Type="Embed" ProgID="Equation.DSMT4" ShapeID="_x0000_i1333" DrawAspect="Content" ObjectID="_1685729228" r:id="rId627"/>
        </w:object>
      </w:r>
    </w:p>
    <w:p w14:paraId="2BFA0969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917201">
        <w:rPr>
          <w:rFonts w:ascii="Chu Van An" w:hAnsi="Chu Van An" w:cs="Chu Van An"/>
          <w:color w:val="000000"/>
          <w:sz w:val="24"/>
          <w:szCs w:val="24"/>
        </w:rPr>
        <w:t>Chọn đáp án C</w:t>
      </w:r>
    </w:p>
    <w:p w14:paraId="3247D584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23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Có bao nhiêu giá trị nguyên của tham số </w:t>
      </w:r>
      <w:r w:rsidRPr="00917201">
        <w:rPr>
          <w:rFonts w:ascii="Chu Van An" w:hAnsi="Chu Van An" w:cs="Chu Van An"/>
          <w:i/>
          <w:sz w:val="24"/>
          <w:szCs w:val="24"/>
        </w:rPr>
        <w:t>m</w:t>
      </w:r>
      <w:r w:rsidRPr="0091720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917201">
        <w:rPr>
          <w:position w:val="-6"/>
        </w:rPr>
        <w:object w:dxaOrig="1935" w:dyaOrig="315" w14:anchorId="7041A822">
          <v:shape id="_x0000_i1334" type="#_x0000_t75" style="width:96.75pt;height:15.75pt" o:ole="">
            <v:imagedata r:id="rId628" o:title=""/>
          </v:shape>
          <o:OLEObject Type="Embed" ProgID="Equation.DSMT4" ShapeID="_x0000_i1334" DrawAspect="Content" ObjectID="_1685729229" r:id="rId62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có nghiệm?</w:t>
      </w:r>
    </w:p>
    <w:p w14:paraId="08D6F0AA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b/>
          <w:position w:val="-6"/>
          <w:sz w:val="24"/>
          <w:szCs w:val="24"/>
        </w:rPr>
        <w:object w:dxaOrig="240" w:dyaOrig="270" w14:anchorId="21DC043C">
          <v:shape id="_x0000_i1335" type="#_x0000_t75" style="width:12pt;height:13.5pt" o:ole="">
            <v:imagedata r:id="rId630" o:title=""/>
          </v:shape>
          <o:OLEObject Type="Embed" ProgID="Equation.DSMT4" ShapeID="_x0000_i1335" DrawAspect="Content" ObjectID="_1685729230" r:id="rId631"/>
        </w:object>
      </w:r>
      <w:r w:rsidRPr="00917201">
        <w:rPr>
          <w:rFonts w:ascii="Chu Van An" w:hAnsi="Chu Van An" w:cs="Chu Van An"/>
          <w:b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b/>
          <w:position w:val="-6"/>
          <w:sz w:val="24"/>
          <w:szCs w:val="24"/>
        </w:rPr>
        <w:object w:dxaOrig="240" w:dyaOrig="270" w14:anchorId="109B2A39">
          <v:shape id="_x0000_i1336" type="#_x0000_t75" style="width:12pt;height:13.5pt" o:ole="">
            <v:imagedata r:id="rId632" o:title=""/>
          </v:shape>
          <o:OLEObject Type="Embed" ProgID="Equation.DSMT4" ShapeID="_x0000_i1336" DrawAspect="Content" ObjectID="_1685729231" r:id="rId633"/>
        </w:object>
      </w:r>
      <w:r w:rsidRPr="00917201">
        <w:rPr>
          <w:rFonts w:ascii="Chu Van An" w:hAnsi="Chu Van An" w:cs="Chu Van An"/>
          <w:b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17201">
        <w:rPr>
          <w:rFonts w:ascii="Chu Van An" w:hAnsi="Chu Van An" w:cs="Chu Van An"/>
          <w:b/>
          <w:position w:val="-6"/>
          <w:sz w:val="24"/>
          <w:szCs w:val="24"/>
        </w:rPr>
        <w:object w:dxaOrig="225" w:dyaOrig="270" w14:anchorId="2BAF7791">
          <v:shape id="_x0000_i1337" type="#_x0000_t75" style="width:11.25pt;height:13.5pt" o:ole="">
            <v:imagedata r:id="rId634" o:title=""/>
          </v:shape>
          <o:OLEObject Type="Embed" ProgID="Equation.DSMT4" ShapeID="_x0000_i1337" DrawAspect="Content" ObjectID="_1685729232" r:id="rId635"/>
        </w:object>
      </w:r>
      <w:r w:rsidRPr="00917201">
        <w:rPr>
          <w:rFonts w:ascii="Chu Van An" w:hAnsi="Chu Van An" w:cs="Chu Van An"/>
          <w:b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17201">
        <w:rPr>
          <w:rFonts w:ascii="Chu Van An" w:hAnsi="Chu Van An" w:cs="Chu Van An"/>
          <w:b/>
          <w:position w:val="-6"/>
          <w:sz w:val="24"/>
          <w:szCs w:val="24"/>
        </w:rPr>
        <w:object w:dxaOrig="240" w:dyaOrig="270" w14:anchorId="058ACB9F">
          <v:shape id="_x0000_i1338" type="#_x0000_t75" style="width:12pt;height:13.5pt" o:ole="">
            <v:imagedata r:id="rId636" o:title=""/>
          </v:shape>
          <o:OLEObject Type="Embed" ProgID="Equation.DSMT4" ShapeID="_x0000_i1338" DrawAspect="Content" ObjectID="_1685729233" r:id="rId637"/>
        </w:object>
      </w:r>
    </w:p>
    <w:p w14:paraId="38DB56B7" w14:textId="013D0B77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19A83B8" w14:textId="77777777" w:rsidR="000D2819" w:rsidRPr="00917201" w:rsidRDefault="000D2819" w:rsidP="000D2819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</w:p>
    <w:p w14:paraId="2FBC107F" w14:textId="77777777" w:rsidR="000D2819" w:rsidRPr="00917201" w:rsidRDefault="000D2819" w:rsidP="000D2819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Phương trình đã cho tương đương với phương trình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1515" w:dyaOrig="660" w14:anchorId="38B2535A">
          <v:shape id="_x0000_i1339" type="#_x0000_t75" style="width:76.5pt;height:33pt" o:ole="">
            <v:imagedata r:id="rId638" o:title=""/>
          </v:shape>
          <o:OLEObject Type="Embed" ProgID="Equation.DSMT4" ShapeID="_x0000_i1339" DrawAspect="Content" ObjectID="_1685729234" r:id="rId639"/>
        </w:object>
      </w:r>
    </w:p>
    <w:p w14:paraId="5CD1AC21" w14:textId="77777777" w:rsidR="000D2819" w:rsidRPr="00917201" w:rsidRDefault="000D2819" w:rsidP="000D2819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Vì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1425" w:dyaOrig="405" w14:anchorId="2C346D34">
          <v:shape id="_x0000_i1340" type="#_x0000_t75" style="width:71.25pt;height:20.25pt" o:ole="">
            <v:imagedata r:id="rId640" o:title=""/>
          </v:shape>
          <o:OLEObject Type="Embed" ProgID="Equation.DSMT4" ShapeID="_x0000_i1340" DrawAspect="Content" ObjectID="_1685729235" r:id="rId641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nên </w:t>
      </w:r>
      <w:r w:rsidRPr="00917201">
        <w:rPr>
          <w:rFonts w:ascii="Chu Van An" w:hAnsi="Chu Van An" w:cs="Chu Van An"/>
          <w:position w:val="-36"/>
          <w:sz w:val="24"/>
          <w:szCs w:val="24"/>
        </w:rPr>
        <w:object w:dxaOrig="4935" w:dyaOrig="855" w14:anchorId="724E1EA2">
          <v:shape id="_x0000_i1341" type="#_x0000_t75" style="width:246.75pt;height:42.75pt" o:ole="">
            <v:imagedata r:id="rId642" o:title=""/>
          </v:shape>
          <o:OLEObject Type="Embed" ProgID="Equation.DSMT4" ShapeID="_x0000_i1341" DrawAspect="Content" ObjectID="_1685729236" r:id="rId643"/>
        </w:object>
      </w:r>
    </w:p>
    <w:p w14:paraId="72C55F94" w14:textId="77777777" w:rsidR="000D2819" w:rsidRPr="00917201" w:rsidRDefault="000D2819" w:rsidP="000D2819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>Vậy nên có 2 giá trị chọn B</w:t>
      </w:r>
    </w:p>
    <w:p w14:paraId="18F098B2" w14:textId="77777777" w:rsidR="000D2819" w:rsidRPr="00917201" w:rsidRDefault="000D2819" w:rsidP="000D2819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17201">
        <w:rPr>
          <w:rFonts w:ascii="Chu Van An" w:eastAsia="Calibri" w:hAnsi="Chu Van An" w:cs="Chu Van An"/>
          <w:b/>
          <w:color w:val="0000FF"/>
          <w:sz w:val="24"/>
          <w:szCs w:val="24"/>
        </w:rPr>
        <w:t>Câu 24</w:t>
      </w:r>
      <w:r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: </w:t>
      </w:r>
      <w:r w:rsidRPr="00917201">
        <w:rPr>
          <w:rFonts w:ascii="Chu Van An" w:hAnsi="Chu Van An" w:cs="Chu Van An"/>
          <w:sz w:val="24"/>
          <w:szCs w:val="24"/>
        </w:rPr>
        <w:t xml:space="preserve">Tính tổng tất cả các nghiệm của phương trình </w:t>
      </w:r>
      <w:r w:rsidRPr="00917201">
        <w:rPr>
          <w:position w:val="-6"/>
        </w:rPr>
        <w:object w:dxaOrig="1650" w:dyaOrig="285" w14:anchorId="39FA1647">
          <v:shape id="_x0000_i1342" type="#_x0000_t75" style="width:82.5pt;height:14.25pt" o:ole="">
            <v:imagedata r:id="rId644" o:title=""/>
          </v:shape>
          <o:OLEObject Type="Embed" ProgID="Equation.DSMT4" ShapeID="_x0000_i1342" DrawAspect="Content" ObjectID="_1685729237" r:id="rId64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trên đoạn </w:t>
      </w:r>
      <w:r w:rsidRPr="00917201">
        <w:rPr>
          <w:position w:val="-14"/>
        </w:rPr>
        <w:object w:dxaOrig="705" w:dyaOrig="420" w14:anchorId="4A356B26">
          <v:shape id="_x0000_i1343" type="#_x0000_t75" style="width:35.25pt;height:21pt" o:ole="">
            <v:imagedata r:id="rId646" o:title=""/>
          </v:shape>
          <o:OLEObject Type="Embed" ProgID="Equation.DSMT4" ShapeID="_x0000_i1343" DrawAspect="Content" ObjectID="_1685729238" r:id="rId647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611E95BE" w14:textId="77777777" w:rsidR="000D2819" w:rsidRPr="00917201" w:rsidRDefault="000D2819" w:rsidP="000D281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345" w:dyaOrig="285" w14:anchorId="7E5C63F9">
          <v:shape id="_x0000_i1344" type="#_x0000_t75" style="width:17.25pt;height:14.25pt" o:ole="">
            <v:imagedata r:id="rId648" o:title=""/>
          </v:shape>
          <o:OLEObject Type="Embed" ProgID="Equation.DSMT4" ShapeID="_x0000_i1344" DrawAspect="Content" ObjectID="_1685729239" r:id="rId649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sz w:val="24"/>
          <w:szCs w:val="24"/>
        </w:rPr>
        <w:tab/>
      </w:r>
      <w:r w:rsidRPr="0091720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345" w:dyaOrig="285" w14:anchorId="39743920">
          <v:shape id="_x0000_i1345" type="#_x0000_t75" style="width:17.25pt;height:14.25pt" o:ole="">
            <v:imagedata r:id="rId650" o:title=""/>
          </v:shape>
          <o:OLEObject Type="Embed" ProgID="Equation.DSMT4" ShapeID="_x0000_i1345" DrawAspect="Content" ObjectID="_1685729240" r:id="rId651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45" w:dyaOrig="285" w14:anchorId="3AC0493B">
          <v:shape id="_x0000_i1346" type="#_x0000_t75" style="width:17.25pt;height:14.25pt" o:ole="">
            <v:imagedata r:id="rId652" o:title=""/>
          </v:shape>
          <o:OLEObject Type="Embed" ProgID="Equation.DSMT4" ShapeID="_x0000_i1346" DrawAspect="Content" ObjectID="_1685729241" r:id="rId653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  <w:r w:rsidRPr="0091720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1720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345" w:dyaOrig="285" w14:anchorId="7DC636A5">
          <v:shape id="_x0000_i1347" type="#_x0000_t75" style="width:17.25pt;height:14.25pt" o:ole="">
            <v:imagedata r:id="rId654" o:title=""/>
          </v:shape>
          <o:OLEObject Type="Embed" ProgID="Equation.DSMT4" ShapeID="_x0000_i1347" DrawAspect="Content" ObjectID="_1685729242" r:id="rId655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6D6372E3" w14:textId="3B372B0B" w:rsidR="000D2819" w:rsidRPr="00917201" w:rsidRDefault="00892566" w:rsidP="000D281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3B58A4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4EC44DE4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Ta có </w:t>
      </w:r>
      <w:r w:rsidRPr="00917201">
        <w:rPr>
          <w:rFonts w:ascii="Chu Van An" w:hAnsi="Chu Van An" w:cs="Chu Van An"/>
          <w:position w:val="-46"/>
          <w:sz w:val="24"/>
          <w:szCs w:val="24"/>
        </w:rPr>
        <w:object w:dxaOrig="8112" w:dyaOrig="1020" w14:anchorId="382B4C75">
          <v:shape id="_x0000_i1348" type="#_x0000_t75" style="width:405.75pt;height:51pt" o:ole="">
            <v:imagedata r:id="rId656" o:title=""/>
          </v:shape>
          <o:OLEObject Type="Embed" ProgID="Equation.DSMT4" ShapeID="_x0000_i1348" DrawAspect="Content" ObjectID="_1685729243" r:id="rId657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BECF426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Vì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1035" w:dyaOrig="420" w14:anchorId="7020E95C">
          <v:shape id="_x0000_i1349" type="#_x0000_t75" style="width:51.75pt;height:21pt" o:ole="">
            <v:imagedata r:id="rId658" o:title=""/>
          </v:shape>
          <o:OLEObject Type="Embed" ProgID="Equation.DSMT4" ShapeID="_x0000_i1349" DrawAspect="Content" ObjectID="_1685729244" r:id="rId65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nên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035" w:dyaOrig="285" w14:anchorId="39A56BDA">
          <v:shape id="_x0000_i1350" type="#_x0000_t75" style="width:51.75pt;height:14.25pt" o:ole="">
            <v:imagedata r:id="rId660" o:title=""/>
          </v:shape>
          <o:OLEObject Type="Embed" ProgID="Equation.DSMT4" ShapeID="_x0000_i1350" DrawAspect="Content" ObjectID="_1685729245" r:id="rId661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2C5F4B38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lastRenderedPageBreak/>
        <w:t xml:space="preserve">+ Với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870" w:dyaOrig="615" w14:anchorId="1A2766BC">
          <v:shape id="_x0000_i1351" type="#_x0000_t75" style="width:43.5pt;height:30.75pt" o:ole="">
            <v:imagedata r:id="rId662" o:title=""/>
          </v:shape>
          <o:OLEObject Type="Embed" ProgID="Equation.DSMT4" ShapeID="_x0000_i1351" DrawAspect="Content" ObjectID="_1685729246" r:id="rId663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Ta có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2550" w:dyaOrig="615" w14:anchorId="749CFA48">
          <v:shape id="_x0000_i1352" type="#_x0000_t75" style="width:127.5pt;height:30.75pt" o:ole="">
            <v:imagedata r:id="rId664" o:title=""/>
          </v:shape>
          <o:OLEObject Type="Embed" ProgID="Equation.DSMT4" ShapeID="_x0000_i1352" DrawAspect="Content" ObjectID="_1685729247" r:id="rId66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Suy ra </w:t>
      </w:r>
      <w:r w:rsidRPr="00917201">
        <w:rPr>
          <w:rFonts w:ascii="Chu Van An" w:hAnsi="Chu Van An" w:cs="Chu Van An"/>
          <w:position w:val="-96"/>
          <w:sz w:val="24"/>
          <w:szCs w:val="24"/>
        </w:rPr>
        <w:object w:dxaOrig="1680" w:dyaOrig="2055" w14:anchorId="453AA101">
          <v:shape id="_x0000_i1353" type="#_x0000_t75" style="width:84pt;height:102.75pt" o:ole="">
            <v:imagedata r:id="rId666" o:title=""/>
          </v:shape>
          <o:OLEObject Type="Embed" ProgID="Equation.DSMT4" ShapeID="_x0000_i1353" DrawAspect="Content" ObjectID="_1685729248" r:id="rId667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ED56F05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+ Với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155" w:dyaOrig="285" w14:anchorId="753F7F26">
          <v:shape id="_x0000_i1354" type="#_x0000_t75" style="width:57.75pt;height:14.25pt" o:ole="">
            <v:imagedata r:id="rId668" o:title=""/>
          </v:shape>
          <o:OLEObject Type="Embed" ProgID="Equation.DSMT4" ShapeID="_x0000_i1354" DrawAspect="Content" ObjectID="_1685729249" r:id="rId669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Tương tự </w:t>
      </w:r>
      <w:r w:rsidRPr="00917201">
        <w:rPr>
          <w:rFonts w:ascii="Chu Van An" w:hAnsi="Chu Van An" w:cs="Chu Van An"/>
          <w:position w:val="-24"/>
          <w:sz w:val="24"/>
          <w:szCs w:val="24"/>
        </w:rPr>
        <w:object w:dxaOrig="3045" w:dyaOrig="615" w14:anchorId="1FFDC234">
          <v:shape id="_x0000_i1355" type="#_x0000_t75" style="width:152.25pt;height:30.75pt" o:ole="">
            <v:imagedata r:id="rId670" o:title=""/>
          </v:shape>
          <o:OLEObject Type="Embed" ProgID="Equation.DSMT4" ShapeID="_x0000_i1355" DrawAspect="Content" ObjectID="_1685729250" r:id="rId671"/>
        </w:object>
      </w:r>
      <w:r w:rsidRPr="00917201">
        <w:rPr>
          <w:rFonts w:ascii="Chu Van An" w:hAnsi="Chu Van An" w:cs="Chu Van An"/>
          <w:sz w:val="24"/>
          <w:szCs w:val="24"/>
        </w:rPr>
        <w:t xml:space="preserve">. Suy ra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1335" w:dyaOrig="285" w14:anchorId="650FFFDB">
          <v:shape id="_x0000_i1356" type="#_x0000_t75" style="width:66.75pt;height:14.25pt" o:ole="">
            <v:imagedata r:id="rId672" o:title=""/>
          </v:shape>
          <o:OLEObject Type="Embed" ProgID="Equation.DSMT4" ShapeID="_x0000_i1356" DrawAspect="Content" ObjectID="_1685729251" r:id="rId673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3D10FE30" w14:textId="77777777" w:rsidR="000D2819" w:rsidRPr="00917201" w:rsidRDefault="000D2819" w:rsidP="000D281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17201">
        <w:rPr>
          <w:rFonts w:ascii="Chu Van An" w:hAnsi="Chu Van An" w:cs="Chu Van An"/>
          <w:sz w:val="24"/>
          <w:szCs w:val="24"/>
        </w:rPr>
        <w:t xml:space="preserve">Vậy tổng tất cả các nghiệm của phương trình đã cho trên </w:t>
      </w:r>
      <w:r w:rsidRPr="00917201">
        <w:rPr>
          <w:rFonts w:ascii="Chu Van An" w:hAnsi="Chu Van An" w:cs="Chu Van An"/>
          <w:position w:val="-14"/>
          <w:sz w:val="24"/>
          <w:szCs w:val="24"/>
        </w:rPr>
        <w:object w:dxaOrig="705" w:dyaOrig="420" w14:anchorId="31D772E4">
          <v:shape id="_x0000_i1357" type="#_x0000_t75" style="width:35.25pt;height:21pt" o:ole="">
            <v:imagedata r:id="rId674" o:title=""/>
          </v:shape>
          <o:OLEObject Type="Embed" ProgID="Equation.DSMT4" ShapeID="_x0000_i1357" DrawAspect="Content" ObjectID="_1685729252" r:id="rId675"/>
        </w:object>
      </w:r>
      <w:r w:rsidRPr="00917201">
        <w:rPr>
          <w:rFonts w:ascii="Chu Van An" w:hAnsi="Chu Van An" w:cs="Chu Van An"/>
          <w:sz w:val="24"/>
          <w:szCs w:val="24"/>
        </w:rPr>
        <w:t xml:space="preserve"> là </w:t>
      </w:r>
      <w:r w:rsidRPr="00917201">
        <w:rPr>
          <w:rFonts w:ascii="Chu Van An" w:hAnsi="Chu Van An" w:cs="Chu Van An"/>
          <w:position w:val="-6"/>
          <w:sz w:val="24"/>
          <w:szCs w:val="24"/>
        </w:rPr>
        <w:object w:dxaOrig="345" w:dyaOrig="285" w14:anchorId="315F51BF">
          <v:shape id="_x0000_i1358" type="#_x0000_t75" style="width:17.25pt;height:14.25pt" o:ole="">
            <v:imagedata r:id="rId676" o:title=""/>
          </v:shape>
          <o:OLEObject Type="Embed" ProgID="Equation.DSMT4" ShapeID="_x0000_i1358" DrawAspect="Content" ObjectID="_1685729253" r:id="rId677"/>
        </w:object>
      </w:r>
      <w:r w:rsidRPr="00917201">
        <w:rPr>
          <w:rFonts w:ascii="Chu Van An" w:hAnsi="Chu Van An" w:cs="Chu Van An"/>
          <w:sz w:val="24"/>
          <w:szCs w:val="24"/>
        </w:rPr>
        <w:t>.</w:t>
      </w:r>
    </w:p>
    <w:p w14:paraId="51A2845C" w14:textId="2D8CA0E7" w:rsidR="00DB1937" w:rsidRPr="007303C3" w:rsidRDefault="00460B37" w:rsidP="007303C3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058720" wp14:editId="154B8A27">
                <wp:extent cx="6547104" cy="1990905"/>
                <wp:effectExtent l="0" t="19050" r="25400" b="28575"/>
                <wp:docPr id="4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990905"/>
                          <a:chOff x="0" y="0"/>
                          <a:chExt cx="6547104" cy="1934503"/>
                        </a:xfrm>
                      </wpg:grpSpPr>
                      <wps:wsp>
                        <wps:cNvPr id="48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73"/>
                            <a:ext cx="6547104" cy="16733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55F8C4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353C5C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02DCB8D" w14:textId="77777777" w:rsidR="00460B37" w:rsidRPr="009E1F43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37FF1185">
                                  <v:shape id="_x0000_i1360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360" DrawAspect="Content" ObjectID="_1685729782" r:id="rId678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&gt; 1: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vô nghiệm</w:t>
                              </w:r>
                            </w:p>
                            <w:p w14:paraId="47E69E6A" w14:textId="2DD8CDF7" w:rsidR="00460B37" w:rsidRPr="00432F49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B4A7C">
                                <w:rPr>
                                  <w:position w:val="-8"/>
                                </w:rPr>
                                <w:object w:dxaOrig="279" w:dyaOrig="360" w14:anchorId="4F4FDAEE">
                                  <v:shape id="_x0000_i1362" type="#_x0000_t75" style="width:14.25pt;height:18pt" o:ole="">
                                    <v:imagedata r:id="rId9" o:title=""/>
                                  </v:shape>
                                  <o:OLEObject Type="Embed" ProgID="Equation.DSMT4" ShapeID="_x0000_i1362" DrawAspect="Content" ObjectID="_1685729783" r:id="rId679"/>
                                </w:objec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7B4A7C">
                                <w:sym w:font="Symbol" w:char="F0A3"/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1: 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hương trình</w:t>
                              </w:r>
                              <w:r w:rsidRPr="009E1F4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cos</w:t>
                              </w:r>
                              <w:r w:rsidRPr="00A96BE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x = 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AF24C9">
                                <w:rPr>
                                  <w:position w:val="-36"/>
                                </w:rPr>
                                <w:object w:dxaOrig="3300" w:dyaOrig="840" w14:anchorId="458EBE78">
                                  <v:shape id="_x0000_i1364" type="#_x0000_t75" style="width:145.5pt;height:41.25pt" o:ole="">
                                    <v:imagedata r:id="rId97" o:title=""/>
                                  </v:shape>
                                  <o:OLEObject Type="Embed" ProgID="Equation.DSMT4" ShapeID="_x0000_i1364" DrawAspect="Content" ObjectID="_1685729784" r:id="rId680"/>
                                </w:object>
                              </w:r>
                            </w:p>
                            <w:p w14:paraId="7162494E" w14:textId="04AD00A3" w:rsidR="00432F49" w:rsidRPr="009E1F43" w:rsidRDefault="00432F49" w:rsidP="00360BA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019" w:dyaOrig="301" w14:anchorId="1F8D240E">
                                  <v:shape id="_x0000_i1366" type="#_x0000_t75" style="width:201pt;height:15pt" o:ole="">
                                    <v:imagedata r:id="rId681" o:title=""/>
                                  </v:shape>
                                  <o:OLEObject Type="Embed" ProgID="Equation.DSMT4" ShapeID="_x0000_i1366" DrawAspect="Content" ObjectID="_1685729785" r:id="rId682"/>
                                </w:object>
                              </w:r>
                            </w:p>
                            <w:p w14:paraId="63D123B0" w14:textId="0D52AE8D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7" name="Group 487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88" name="Group 488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89" name="Group 489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90" name="Rectangle: Single Corner Snipped 490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096687" cy="485775"/>
                                  <a:chOff x="1502180" y="0"/>
                                  <a:chExt cx="4096687" cy="485775"/>
                                </a:xfrm>
                              </wpg:grpSpPr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611714" y="104387"/>
                                    <a:ext cx="3987153" cy="369570"/>
                                    <a:chOff x="1611714" y="104387"/>
                                    <a:chExt cx="3987153" cy="369570"/>
                                  </a:xfrm>
                                </wpg:grpSpPr>
                                <wps:wsp>
                                  <wps:cNvPr id="511" name="Arrow: Chevron 511"/>
                                  <wps:cNvSpPr/>
                                  <wps:spPr>
                                    <a:xfrm>
                                      <a:off x="1761664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952F0ED" w14:textId="1CE9A2EB" w:rsid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 xml:space="preserve">Phương trình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cos</w:t>
                                        </w:r>
                                        <w:r w:rsidRPr="00A96BEC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x = a</w:t>
                                        </w:r>
                                      </w:p>
                                      <w:p w14:paraId="2DF193B5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5" name="Group 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6" name="Freeform: Shape 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7BC57E7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4" name="Group 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5" name="Freeform: Shape 12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8507E4" w14:textId="1C5DBE4B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058720" id="_x0000_s1128" style="width:515.5pt;height:156.75pt;mso-position-horizontal-relative:char;mso-position-vertical-relative:line" coordsize="65471,19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">
                <v:shape id="Rectangle: Diagonal Corners Rounded 1" o:spid="_x0000_s1129" style="position:absolute;top:2611;width:65471;height:167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20312;6547104,1657484;6532329,1673330;112179,1673330;0,1553018;0,15846;14775,0" o:connectangles="0,0,0,0,0,0,0,0,0" textboxrect="0,0,6435090,1533525"/>
                  <v:textbox>
                    <w:txbxContent>
                      <w:p w14:paraId="3855F8C4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353C5C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02DCB8D" w14:textId="77777777" w:rsidR="00460B37" w:rsidRPr="009E1F43" w:rsidRDefault="00460B37" w:rsidP="00360BA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37FF1185">
                            <v:shape id="_x0000_i1360" type="#_x0000_t75" style="width:14.25pt;height:18pt" o:ole="">
                              <v:imagedata r:id="rId9" o:title=""/>
                            </v:shape>
                            <o:OLEObject Type="Embed" ProgID="Equation.DSMT4" ShapeID="_x0000_i1360" DrawAspect="Content" ObjectID="_1685729782" r:id="rId683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b/>
                            <w:i/>
                            <w:szCs w:val="24"/>
                          </w:rPr>
                          <w:t xml:space="preserve"> &gt; 1: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vô nghiệm</w:t>
                        </w:r>
                      </w:p>
                      <w:p w14:paraId="47E69E6A" w14:textId="2DD8CDF7" w:rsidR="00460B37" w:rsidRPr="00432F49" w:rsidRDefault="00460B37" w:rsidP="00360BA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7B4A7C">
                          <w:rPr>
                            <w:position w:val="-8"/>
                          </w:rPr>
                          <w:object w:dxaOrig="279" w:dyaOrig="360" w14:anchorId="4F4FDAEE">
                            <v:shape id="_x0000_i1362" type="#_x0000_t75" style="width:14.25pt;height:18pt" o:ole="">
                              <v:imagedata r:id="rId9" o:title=""/>
                            </v:shape>
                            <o:OLEObject Type="Embed" ProgID="Equation.DSMT4" ShapeID="_x0000_i1362" DrawAspect="Content" ObjectID="_1685729783" r:id="rId684"/>
                          </w:objec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 w:rsidRPr="007B4A7C">
                          <w:sym w:font="Symbol" w:char="F0A3"/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1: P</w:t>
                        </w:r>
                        <w:r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>hương trình</w:t>
                        </w:r>
                        <w:r w:rsidRPr="009E1F43">
                          <w:rPr>
                            <w:rFonts w:ascii="Chu Van An" w:hAnsi="Chu Van An" w:cs="Chu Van An"/>
                            <w:i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cos</w:t>
                        </w:r>
                        <w:r w:rsidRPr="00A96BEC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x = 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AF24C9">
                          <w:rPr>
                            <w:position w:val="-36"/>
                          </w:rPr>
                          <w:object w:dxaOrig="3300" w:dyaOrig="840" w14:anchorId="458EBE78">
                            <v:shape id="_x0000_i1364" type="#_x0000_t75" style="width:145.5pt;height:41.25pt" o:ole="">
                              <v:imagedata r:id="rId97" o:title=""/>
                            </v:shape>
                            <o:OLEObject Type="Embed" ProgID="Equation.DSMT4" ShapeID="_x0000_i1364" DrawAspect="Content" ObjectID="_1685729784" r:id="rId685"/>
                          </w:object>
                        </w:r>
                      </w:p>
                      <w:p w14:paraId="7162494E" w14:textId="04AD00A3" w:rsidR="00432F49" w:rsidRPr="009E1F43" w:rsidRDefault="00432F49" w:rsidP="00360BA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019" w:dyaOrig="301" w14:anchorId="1F8D240E">
                            <v:shape id="_x0000_i1366" type="#_x0000_t75" style="width:201pt;height:15pt" o:ole="">
                              <v:imagedata r:id="rId681" o:title=""/>
                            </v:shape>
                            <o:OLEObject Type="Embed" ProgID="Equation.DSMT4" ShapeID="_x0000_i1366" DrawAspect="Content" ObjectID="_1685729785" r:id="rId686"/>
                          </w:object>
                        </w:r>
                      </w:p>
                      <w:p w14:paraId="63D123B0" w14:textId="0D52AE8D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87" o:spid="_x0000_s113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488" o:spid="_x0000_s113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group id="Group 489" o:spid="_x0000_s113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<v:shape id="Rectangle: Single Corner Snipped 490" o:spid="_x0000_s113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" path="m,l5384561,r223777,223777l5608338,447554,,447554,,xe" fillcolor="#efddf6 [663]" stroked="f" strokeweight="1.25pt">
                        <v:fill r:id="rId15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34" style="position:absolute;left:15021;width:40967;height:4857" coordorigin="15021" coordsize="40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10" o:spid="_x0000_s1135" style="position:absolute;left:16117;top:1043;width:39871;height:3696" coordorigin="16117,1043" coordsize="398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Arrow: Chevron 511" o:spid="_x0000_s1136" type="#_x0000_t55" style="position:absolute;left:17616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952F0ED" w14:textId="1CE9A2EB" w:rsid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 xml:space="preserve">Phương trình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cos</w:t>
                                  </w:r>
                                  <w:r w:rsidRPr="00A96BEC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x = a</w:t>
                                  </w:r>
                                </w:p>
                                <w:p w14:paraId="2DF193B5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7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    <v:shape id="Freeform: Shape 7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          <v:textbox>
                                <w:txbxContent>
                                  <w:p w14:paraId="27BC57E7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4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  <v:shape id="Freeform: Shape 125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F8507E4" w14:textId="1C5DBE4B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3561AEB7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DE4C697" w14:textId="77777777" w:rsidR="00944F27" w:rsidRPr="007303C3" w:rsidRDefault="00944F27" w:rsidP="00360BA5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Giải phương trình sau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620" w:dyaOrig="345" w14:anchorId="3DEE61D7">
          <v:shape id="_x0000_i1367" type="#_x0000_t75" style="width:81pt;height:18pt" o:ole="">
            <v:imagedata r:id="rId687" o:title=""/>
          </v:shape>
          <o:OLEObject Type="Embed" ProgID="Equation.DSMT4" ShapeID="_x0000_i1367" DrawAspect="Content" ObjectID="_1685729254" r:id="rId68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CA387A4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7D2C468D">
          <v:shape id="_x0000_i1368" type="#_x0000_t75" style="width:107.25pt;height:31.5pt" o:ole="">
            <v:imagedata r:id="rId689" o:title=""/>
          </v:shape>
          <o:OLEObject Type="Embed" ProgID="Equation.DSMT4" ShapeID="_x0000_i1368" DrawAspect="Content" ObjectID="_1685729255" r:id="rId69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303C3">
        <w:rPr>
          <w:rFonts w:ascii="Chu Van An" w:hAnsi="Chu Van An" w:cs="Chu Van An"/>
          <w:b/>
          <w:color w:val="0033CC"/>
          <w:position w:val="-24"/>
          <w:sz w:val="24"/>
          <w:szCs w:val="24"/>
          <w:lang w:val="nl-NL"/>
        </w:rPr>
        <w:object w:dxaOrig="1950" w:dyaOrig="630" w14:anchorId="269B7A13">
          <v:shape id="_x0000_i1369" type="#_x0000_t75" style="width:97.5pt;height:31.5pt" o:ole="">
            <v:imagedata r:id="rId691" o:title=""/>
          </v:shape>
          <o:OLEObject Type="Embed" ProgID="Equation.DSMT4" ShapeID="_x0000_i1369" DrawAspect="Content" ObjectID="_1685729256" r:id="rId69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389770ED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45" w:dyaOrig="630" w14:anchorId="35A6DF47">
          <v:shape id="_x0000_i1370" type="#_x0000_t75" style="width:107.25pt;height:31.5pt" o:ole="">
            <v:imagedata r:id="rId693" o:title=""/>
          </v:shape>
          <o:OLEObject Type="Embed" ProgID="Equation.DSMT4" ShapeID="_x0000_i1370" DrawAspect="Content" ObjectID="_1685729257" r:id="rId69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025" w:dyaOrig="630" w14:anchorId="5DD07F5B">
          <v:shape id="_x0000_i1371" type="#_x0000_t75" style="width:101.25pt;height:31.5pt" o:ole="">
            <v:imagedata r:id="rId695" o:title=""/>
          </v:shape>
          <o:OLEObject Type="Embed" ProgID="Equation.DSMT4" ShapeID="_x0000_i1371" DrawAspect="Content" ObjectID="_1685729258" r:id="rId69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24D3FF7A" w14:textId="610F1F55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73FCBAD1" w14:textId="114AA3E4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="00944F27" w:rsidRPr="007303C3">
        <w:rPr>
          <w:rFonts w:ascii="Chu Van An" w:hAnsi="Chu Van An" w:cs="Chu Van An"/>
          <w:position w:val="-24"/>
          <w:sz w:val="24"/>
          <w:szCs w:val="24"/>
          <w:lang w:val="nl-NL"/>
        </w:rPr>
        <w:object w:dxaOrig="7125" w:dyaOrig="675" w14:anchorId="22B2BAB9">
          <v:shape id="_x0000_i1372" type="#_x0000_t75" style="width:355.5pt;height:33.75pt" o:ole="">
            <v:imagedata r:id="rId697" o:title=""/>
          </v:shape>
          <o:OLEObject Type="Embed" ProgID="Equation.DSMT4" ShapeID="_x0000_i1372" DrawAspect="Content" ObjectID="_1685729259" r:id="rId698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4197D96A" w14:textId="77777777" w:rsidR="00944F27" w:rsidRPr="007303C3" w:rsidRDefault="00944F27" w:rsidP="00360BA5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303C3">
        <w:rPr>
          <w:rFonts w:ascii="Chu Van An" w:hAnsi="Chu Van An" w:cs="Chu Van An"/>
          <w:sz w:val="24"/>
          <w:szCs w:val="24"/>
          <w:lang w:val="nl-NL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40" w:dyaOrig="675" w14:anchorId="3DB21DEE">
          <v:shape id="_x0000_i1373" type="#_x0000_t75" style="width:57pt;height:33.75pt" o:ole="">
            <v:imagedata r:id="rId699" o:title=""/>
          </v:shape>
          <o:OLEObject Type="Embed" ProgID="Equation.DSMT4" ShapeID="_x0000_i1373" DrawAspect="Content" ObjectID="_1685729260" r:id="rId700"/>
        </w:object>
      </w:r>
      <w:r w:rsidRPr="007303C3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797C8A27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80" w:dyaOrig="615" w14:anchorId="7532FB50">
          <v:shape id="_x0000_i1374" type="#_x0000_t75" style="width:114pt;height:30.75pt" o:ole="">
            <v:imagedata r:id="rId701" o:title=""/>
          </v:shape>
          <o:OLEObject Type="Embed" ProgID="Equation.DSMT4" ShapeID="_x0000_i1374" DrawAspect="Content" ObjectID="_1685729261" r:id="rId702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15" w:dyaOrig="615" w14:anchorId="3FE033AF">
          <v:shape id="_x0000_i1375" type="#_x0000_t75" style="width:105.75pt;height:30.75pt" o:ole="">
            <v:imagedata r:id="rId703" o:title=""/>
          </v:shape>
          <o:OLEObject Type="Embed" ProgID="Equation.DSMT4" ShapeID="_x0000_i1375" DrawAspect="Content" ObjectID="_1685729262" r:id="rId704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CCE16B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15" w14:anchorId="172B91B9">
          <v:shape id="_x0000_i1376" type="#_x0000_t75" style="width:101.25pt;height:30.75pt" o:ole="">
            <v:imagedata r:id="rId705" o:title=""/>
          </v:shape>
          <o:OLEObject Type="Embed" ProgID="Equation.DSMT4" ShapeID="_x0000_i1376" DrawAspect="Content" ObjectID="_1685729263" r:id="rId706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65" w:dyaOrig="615" w14:anchorId="7D82352E">
          <v:shape id="_x0000_i1377" type="#_x0000_t75" style="width:113.25pt;height:30.75pt" o:ole="">
            <v:imagedata r:id="rId707" o:title=""/>
          </v:shape>
          <o:OLEObject Type="Embed" ProgID="Equation.DSMT4" ShapeID="_x0000_i1377" DrawAspect="Content" ObjectID="_1685729264" r:id="rId708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F0AB67" w14:textId="41ECDD53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2EC469D" w14:textId="777E0F88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5625" w:dyaOrig="675" w14:anchorId="073F10CA">
          <v:shape id="_x0000_i1378" type="#_x0000_t75" style="width:281.25pt;height:33.75pt" o:ole="">
            <v:imagedata r:id="rId709" o:title=""/>
          </v:shape>
          <o:OLEObject Type="Embed" ProgID="Equation.DSMT4" ShapeID="_x0000_i1378" DrawAspect="Content" ObjectID="_1685729265" r:id="rId710"/>
        </w:object>
      </w:r>
      <w:r w:rsidR="00944F27"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5DD7B6" w14:textId="77777777" w:rsidR="00944F27" w:rsidRPr="007303C3" w:rsidRDefault="00944F27" w:rsidP="00360BA5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Phương trình lượng giác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1973B83A">
          <v:shape id="_x0000_i1379" type="#_x0000_t75" style="width:75pt;height:31.5pt" o:ole="">
            <v:imagedata r:id="rId711" o:title=""/>
          </v:shape>
          <o:OLEObject Type="Embed" ProgID="Equation.DSMT4" ShapeID="_x0000_i1379" DrawAspect="Content" ObjectID="_1685729266" r:id="rId712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142969CA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7303C3">
        <w:rPr>
          <w:rFonts w:ascii="Chu Van An" w:hAnsi="Chu Van An" w:cs="Chu Van An"/>
          <w:b/>
          <w:position w:val="-24"/>
          <w:sz w:val="24"/>
          <w:szCs w:val="24"/>
        </w:rPr>
        <w:object w:dxaOrig="1501" w:dyaOrig="600" w14:anchorId="076F4E4F">
          <v:shape id="_x0000_i1380" type="#_x0000_t75" style="width:75.75pt;height:30pt" o:ole="">
            <v:imagedata r:id="rId713" o:title=""/>
          </v:shape>
          <o:OLEObject Type="Embed" ProgID="Equation.DSMT4" ShapeID="_x0000_i1380" DrawAspect="Content" ObjectID="_1685729267" r:id="rId71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45" w:dyaOrig="615" w14:anchorId="541BD9E1">
          <v:shape id="_x0000_i1381" type="#_x0000_t75" style="width:76.5pt;height:30.75pt" o:ole="">
            <v:imagedata r:id="rId715" o:title=""/>
          </v:shape>
          <o:OLEObject Type="Embed" ProgID="Equation.DSMT4" ShapeID="_x0000_i1381" DrawAspect="Content" ObjectID="_1685729268" r:id="rId71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560" w:dyaOrig="630" w14:anchorId="4B827AE2">
          <v:shape id="_x0000_i1382" type="#_x0000_t75" style="width:78pt;height:31.5pt" o:ole="">
            <v:imagedata r:id="rId717" o:title=""/>
          </v:shape>
          <o:OLEObject Type="Embed" ProgID="Equation.DSMT4" ShapeID="_x0000_i1382" DrawAspect="Content" ObjectID="_1685729269" r:id="rId71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395" w:dyaOrig="630" w14:anchorId="67B10A63">
          <v:shape id="_x0000_i1383" type="#_x0000_t75" style="width:69pt;height:31.5pt" o:ole="">
            <v:imagedata r:id="rId719" o:title=""/>
          </v:shape>
          <o:OLEObject Type="Embed" ProgID="Equation.DSMT4" ShapeID="_x0000_i1383" DrawAspect="Content" ObjectID="_1685729270" r:id="rId72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13CC29DA" w14:textId="36E28866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6E3DE7" w14:textId="3A26CCF7" w:rsidR="00944F27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500" w:dyaOrig="630" w14:anchorId="0DE87373">
          <v:shape id="_x0000_i1384" type="#_x0000_t75" style="width:75pt;height:31.5pt" o:ole="">
            <v:imagedata r:id="rId721" o:title=""/>
          </v:shape>
          <o:OLEObject Type="Embed" ProgID="Equation.DSMT4" ShapeID="_x0000_i1384" DrawAspect="Content" ObjectID="_1685729271" r:id="rId722"/>
        </w:objec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906" w:dyaOrig="615" w14:anchorId="29A1C371">
          <v:shape id="_x0000_i1385" type="#_x0000_t75" style="width:95.25pt;height:30.75pt" o:ole="">
            <v:imagedata r:id="rId723" o:title=""/>
          </v:shape>
          <o:OLEObject Type="Embed" ProgID="Equation.DSMT4" ShapeID="_x0000_i1385" DrawAspect="Content" ObjectID="_1685729272" r:id="rId724"/>
        </w:objec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860" w:dyaOrig="615" w14:anchorId="3DD39686">
          <v:shape id="_x0000_i1386" type="#_x0000_t75" style="width:93pt;height:30.75pt" o:ole="">
            <v:imagedata r:id="rId725" o:title=""/>
          </v:shape>
          <o:OLEObject Type="Embed" ProgID="Equation.DSMT4" ShapeID="_x0000_i1386" DrawAspect="Content" ObjectID="_1685729273" r:id="rId726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1249991E" w14:textId="77777777" w:rsidR="00944F27" w:rsidRPr="007303C3" w:rsidRDefault="00944F27" w:rsidP="00360BA5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79426FAA">
          <v:shape id="_x0000_i1387" type="#_x0000_t75" style="width:54pt;height:30.75pt" o:ole="">
            <v:imagedata r:id="rId727" o:title=""/>
          </v:shape>
          <o:OLEObject Type="Embed" ProgID="Equation.DSMT4" ShapeID="_x0000_i1387" DrawAspect="Content" ObjectID="_1685729274" r:id="rId72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2C83D157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04C2B68F">
          <v:shape id="_x0000_i1388" type="#_x0000_t75" style="width:111.75pt;height:30.75pt" o:ole="">
            <v:imagedata r:id="rId729" o:title=""/>
          </v:shape>
          <o:OLEObject Type="Embed" ProgID="Equation.DSMT4" ShapeID="_x0000_i1388" DrawAspect="Content" ObjectID="_1685729275" r:id="rId730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235" w:dyaOrig="615" w14:anchorId="3CE251B5">
          <v:shape id="_x0000_i1389" type="#_x0000_t75" style="width:111.75pt;height:30.75pt" o:ole="">
            <v:imagedata r:id="rId731" o:title=""/>
          </v:shape>
          <o:OLEObject Type="Embed" ProgID="Equation.DSMT4" ShapeID="_x0000_i1389" DrawAspect="Content" ObjectID="_1685729276" r:id="rId73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802CE58" w14:textId="77777777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415" w:dyaOrig="615" w14:anchorId="51656AB7">
          <v:shape id="_x0000_i1390" type="#_x0000_t75" style="width:120.75pt;height:30.75pt" o:ole="">
            <v:imagedata r:id="rId733" o:title=""/>
          </v:shape>
          <o:OLEObject Type="Embed" ProgID="Equation.DSMT4" ShapeID="_x0000_i1390" DrawAspect="Content" ObjectID="_1685729277" r:id="rId734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  <w:r w:rsidRPr="007303C3">
        <w:rPr>
          <w:rFonts w:ascii="Chu Van An" w:eastAsia="Times New Roman" w:hAnsi="Chu Van An" w:cs="Chu Van An"/>
          <w:sz w:val="24"/>
          <w:szCs w:val="24"/>
        </w:rPr>
        <w:tab/>
      </w:r>
      <w:r w:rsidRPr="007303C3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160" w:dyaOrig="615" w14:anchorId="3ABBBFC7">
          <v:shape id="_x0000_i1391" type="#_x0000_t75" style="width:108pt;height:30.75pt" o:ole="">
            <v:imagedata r:id="rId735" o:title=""/>
          </v:shape>
          <o:OLEObject Type="Embed" ProgID="Equation.DSMT4" ShapeID="_x0000_i1391" DrawAspect="Content" ObjectID="_1685729278" r:id="rId736"/>
        </w:object>
      </w:r>
      <w:r w:rsidRPr="007303C3">
        <w:rPr>
          <w:rFonts w:ascii="Chu Van An" w:eastAsia="Times New Roman" w:hAnsi="Chu Van An" w:cs="Chu Van An"/>
          <w:sz w:val="24"/>
          <w:szCs w:val="24"/>
        </w:rPr>
        <w:t>.</w:t>
      </w:r>
    </w:p>
    <w:p w14:paraId="7EB2FAB4" w14:textId="6D8A9DF3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348CB72" w14:textId="7D92039B" w:rsidR="00944F27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sz w:val="24"/>
          <w:szCs w:val="24"/>
        </w:rPr>
        <w:t xml:space="preserve">Ta có </w:t>
      </w:r>
      <w:r w:rsidR="00944F27" w:rsidRPr="007303C3">
        <w:rPr>
          <w:rFonts w:ascii="Chu Van An" w:hAnsi="Chu Van An" w:cs="Chu Van An"/>
          <w:position w:val="-24"/>
          <w:sz w:val="24"/>
          <w:szCs w:val="24"/>
        </w:rPr>
        <w:object w:dxaOrig="1095" w:dyaOrig="615" w14:anchorId="4FB91234">
          <v:shape id="_x0000_i1392" type="#_x0000_t75" style="width:54pt;height:30.75pt" o:ole="">
            <v:imagedata r:id="rId737" o:title=""/>
          </v:shape>
          <o:OLEObject Type="Embed" ProgID="Equation.DSMT4" ShapeID="_x0000_i1392" DrawAspect="Content" ObjectID="_1685729279" r:id="rId738"/>
        </w:object>
      </w:r>
      <w:r w:rsidR="00944F27" w:rsidRPr="007303C3">
        <w:rPr>
          <w:rFonts w:ascii="Chu Van An" w:hAnsi="Chu Van An" w:cs="Chu Van An"/>
          <w:position w:val="-60"/>
          <w:sz w:val="24"/>
          <w:szCs w:val="24"/>
        </w:rPr>
        <w:object w:dxaOrig="2745" w:dyaOrig="1320" w14:anchorId="09FC37BA">
          <v:shape id="_x0000_i1393" type="#_x0000_t75" style="width:137.25pt;height:66pt" o:ole="">
            <v:imagedata r:id="rId739" o:title=""/>
          </v:shape>
          <o:OLEObject Type="Embed" ProgID="Equation.DSMT4" ShapeID="_x0000_i1393" DrawAspect="Content" ObjectID="_1685729280" r:id="rId740"/>
        </w:object>
      </w:r>
      <w:r w:rsidR="00944F27" w:rsidRPr="007303C3">
        <w:rPr>
          <w:rFonts w:ascii="Chu Van An" w:hAnsi="Chu Van An" w:cs="Chu Van An"/>
          <w:sz w:val="24"/>
          <w:szCs w:val="24"/>
        </w:rPr>
        <w:t>.</w:t>
      </w:r>
    </w:p>
    <w:p w14:paraId="0AB1983A" w14:textId="77777777" w:rsidR="00944F27" w:rsidRPr="007303C3" w:rsidRDefault="00944F27" w:rsidP="00360BA5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Tập nghiệm của phương trình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25" w:dyaOrig="675" w14:anchorId="2BF27E16">
          <v:shape id="_x0000_i1394" type="#_x0000_t75" style="width:56.25pt;height:33.75pt" o:ole="">
            <v:imagedata r:id="rId741" o:title=""/>
          </v:shape>
          <o:OLEObject Type="Embed" ProgID="Equation.DSMT4" ShapeID="_x0000_i1394" DrawAspect="Content" ObjectID="_1685729281" r:id="rId742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B9DBF0F" w14:textId="3025757B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60" w:dyaOrig="675" w14:anchorId="10DBEF95">
          <v:shape id="_x0000_i1395" type="#_x0000_t75" style="width:93pt;height:33.75pt" o:ole="">
            <v:imagedata r:id="rId743" o:title=""/>
          </v:shape>
          <o:OLEObject Type="Embed" ProgID="Equation.DSMT4" ShapeID="_x0000_i1395" DrawAspect="Content" ObjectID="_1685729282" r:id="rId744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880" w:dyaOrig="675" w14:anchorId="6082D595">
          <v:shape id="_x0000_i1396" type="#_x0000_t75" style="width:2in;height:33.75pt" o:ole="">
            <v:imagedata r:id="rId745" o:title=""/>
          </v:shape>
          <o:OLEObject Type="Embed" ProgID="Equation.DSMT4" ShapeID="_x0000_i1396" DrawAspect="Content" ObjectID="_1685729283" r:id="rId746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C686248" w14:textId="0D333255" w:rsidR="00944F27" w:rsidRPr="007303C3" w:rsidRDefault="00944F27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95" w:dyaOrig="675" w14:anchorId="1648A6A6">
          <v:shape id="_x0000_i1397" type="#_x0000_t75" style="width:99.75pt;height:33.75pt" o:ole="">
            <v:imagedata r:id="rId747" o:title=""/>
          </v:shape>
          <o:OLEObject Type="Embed" ProgID="Equation.DSMT4" ShapeID="_x0000_i1397" DrawAspect="Content" ObjectID="_1685729284" r:id="rId748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="000D2819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905" w:dyaOrig="675" w14:anchorId="7C2DE8E5">
          <v:shape id="_x0000_i1398" type="#_x0000_t75" style="width:95.25pt;height:33.75pt" o:ole="">
            <v:imagedata r:id="rId749" o:title=""/>
          </v:shape>
          <o:OLEObject Type="Embed" ProgID="Equation.DSMT4" ShapeID="_x0000_i1398" DrawAspect="Content" ObjectID="_1685729285" r:id="rId750"/>
        </w:object>
      </w:r>
      <w:r w:rsidRPr="007303C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B8F2CB1" w14:textId="4B9012D0" w:rsidR="00944F27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EB22F30" w14:textId="65A15661" w:rsidR="00944F27" w:rsidRPr="007303C3" w:rsidRDefault="007F5E58" w:rsidP="007303C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944F27" w:rsidRPr="007303C3">
        <w:rPr>
          <w:rFonts w:ascii="Chu Van An" w:hAnsi="Chu Van An" w:cs="Chu Van An"/>
          <w:position w:val="-60"/>
          <w:sz w:val="24"/>
          <w:szCs w:val="24"/>
        </w:rPr>
        <w:object w:dxaOrig="5160" w:dyaOrig="1320" w14:anchorId="084C9B0C">
          <v:shape id="_x0000_i1399" type="#_x0000_t75" style="width:258pt;height:66pt" o:ole="">
            <v:imagedata r:id="rId751" o:title=""/>
          </v:shape>
          <o:OLEObject Type="Embed" ProgID="Equation.DSMT4" ShapeID="_x0000_i1399" DrawAspect="Content" ObjectID="_1685729286" r:id="rId752"/>
        </w:object>
      </w:r>
      <w:r w:rsidR="00944F27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95D9D6" w14:textId="77777777" w:rsidR="007960DB" w:rsidRPr="007303C3" w:rsidRDefault="007960DB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8D6002" w14:textId="0DFFC746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884CC2C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Giải phương trình sau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620" w:dyaOrig="345" w14:anchorId="7D2B986D">
          <v:shape id="_x0000_i1400" type="#_x0000_t75" style="width:81pt;height:17.25pt" o:ole="">
            <v:imagedata r:id="rId687" o:title=""/>
          </v:shape>
          <o:OLEObject Type="Embed" ProgID="Equation.DSMT4" ShapeID="_x0000_i1400" DrawAspect="Content" ObjectID="_1685729287" r:id="rId753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4999A99F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145" w:dyaOrig="630" w14:anchorId="0C8377A0">
          <v:shape id="_x0000_i1401" type="#_x0000_t75" style="width:107.25pt;height:31.5pt" o:ole="">
            <v:imagedata r:id="rId689" o:title=""/>
          </v:shape>
          <o:OLEObject Type="Embed" ProgID="Equation.DSMT4" ShapeID="_x0000_i1401" DrawAspect="Content" ObjectID="_1685729288" r:id="rId75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B7916">
        <w:rPr>
          <w:rFonts w:ascii="Chu Van An" w:hAnsi="Chu Van An" w:cs="Chu Van An"/>
          <w:b/>
          <w:color w:val="0033CC"/>
          <w:position w:val="-24"/>
          <w:sz w:val="24"/>
          <w:szCs w:val="24"/>
          <w:lang w:val="nl-NL"/>
        </w:rPr>
        <w:object w:dxaOrig="1950" w:dyaOrig="630" w14:anchorId="2A90E980">
          <v:shape id="_x0000_i1402" type="#_x0000_t75" style="width:97.5pt;height:31.5pt" o:ole="">
            <v:imagedata r:id="rId691" o:title=""/>
          </v:shape>
          <o:OLEObject Type="Embed" ProgID="Equation.DSMT4" ShapeID="_x0000_i1402" DrawAspect="Content" ObjectID="_1685729289" r:id="rId755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270D1959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145" w:dyaOrig="630" w14:anchorId="145AAC11">
          <v:shape id="_x0000_i1403" type="#_x0000_t75" style="width:107.25pt;height:31.5pt" o:ole="">
            <v:imagedata r:id="rId693" o:title=""/>
          </v:shape>
          <o:OLEObject Type="Embed" ProgID="Equation.DSMT4" ShapeID="_x0000_i1403" DrawAspect="Content" ObjectID="_1685729290" r:id="rId75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025" w:dyaOrig="630" w14:anchorId="7587D679">
          <v:shape id="_x0000_i1404" type="#_x0000_t75" style="width:101.25pt;height:31.5pt" o:ole="">
            <v:imagedata r:id="rId695" o:title=""/>
          </v:shape>
          <o:OLEObject Type="Embed" ProgID="Equation.DSMT4" ShapeID="_x0000_i1404" DrawAspect="Content" ObjectID="_1685729291" r:id="rId75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3C9223FA" w14:textId="20184CEC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4D7B13F2" w14:textId="77777777" w:rsidR="00115773" w:rsidRPr="00AB7916" w:rsidRDefault="00115773" w:rsidP="00115773">
      <w:pPr>
        <w:pStyle w:val="ListParagraph"/>
        <w:tabs>
          <w:tab w:val="left" w:pos="8115"/>
        </w:tabs>
        <w:spacing w:line="240" w:lineRule="auto"/>
        <w:ind w:left="992"/>
        <w:contextualSpacing w:val="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AB7916">
        <w:rPr>
          <w:rFonts w:ascii="Chu Van An" w:hAnsi="Chu Van An" w:cs="Chu Van An"/>
          <w:b/>
          <w:color w:val="0033CC"/>
          <w:sz w:val="24"/>
          <w:szCs w:val="24"/>
          <w:lang w:val="nl-NL"/>
        </w:rPr>
        <w:tab/>
      </w:r>
    </w:p>
    <w:p w14:paraId="05B91ADC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AB7916">
        <w:rPr>
          <w:rFonts w:ascii="Chu Van An" w:hAnsi="Chu Van An" w:cs="Chu Van An"/>
          <w:position w:val="-24"/>
          <w:sz w:val="24"/>
          <w:szCs w:val="24"/>
          <w:lang w:val="nl-NL"/>
        </w:rPr>
        <w:object w:dxaOrig="7125" w:dyaOrig="675" w14:anchorId="773BD90A">
          <v:shape id="_x0000_i1405" type="#_x0000_t75" style="width:356.25pt;height:33.75pt" o:ole="">
            <v:imagedata r:id="rId697" o:title=""/>
          </v:shape>
          <o:OLEObject Type="Embed" ProgID="Equation.DSMT4" ShapeID="_x0000_i1405" DrawAspect="Content" ObjectID="_1685729292" r:id="rId75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29482BA3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nl-NL"/>
        </w:rPr>
        <w:lastRenderedPageBreak/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AB7916">
        <w:rPr>
          <w:rFonts w:ascii="Chu Van An" w:hAnsi="Chu Van An" w:cs="Chu Van An"/>
          <w:sz w:val="24"/>
          <w:szCs w:val="24"/>
          <w:lang w:val="nl-NL"/>
        </w:rPr>
        <w:t xml:space="preserve">Nghiệm của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140" w:dyaOrig="675" w14:anchorId="4E0242DA">
          <v:shape id="_x0000_i1406" type="#_x0000_t75" style="width:57pt;height:33.75pt" o:ole="">
            <v:imagedata r:id="rId699" o:title=""/>
          </v:shape>
          <o:OLEObject Type="Embed" ProgID="Equation.DSMT4" ShapeID="_x0000_i1406" DrawAspect="Content" ObjectID="_1685729293" r:id="rId759"/>
        </w:object>
      </w:r>
      <w:r w:rsidRPr="00AB7916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50BECB27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B791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80" w:dyaOrig="615" w14:anchorId="47CB8687">
          <v:shape id="_x0000_i1407" type="#_x0000_t75" style="width:114pt;height:30.75pt" o:ole="">
            <v:imagedata r:id="rId701" o:title=""/>
          </v:shape>
          <o:OLEObject Type="Embed" ProgID="Equation.DSMT4" ShapeID="_x0000_i1407" DrawAspect="Content" ObjectID="_1685729294" r:id="rId760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B791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15" w:dyaOrig="615" w14:anchorId="65F4C102">
          <v:shape id="_x0000_i1408" type="#_x0000_t75" style="width:105.75pt;height:30.75pt" o:ole="">
            <v:imagedata r:id="rId703" o:title=""/>
          </v:shape>
          <o:OLEObject Type="Embed" ProgID="Equation.DSMT4" ShapeID="_x0000_i1408" DrawAspect="Content" ObjectID="_1685729295" r:id="rId761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848730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AB791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025" w:dyaOrig="615" w14:anchorId="799D4D01">
          <v:shape id="_x0000_i1409" type="#_x0000_t75" style="width:101.25pt;height:30.75pt" o:ole="">
            <v:imagedata r:id="rId705" o:title=""/>
          </v:shape>
          <o:OLEObject Type="Embed" ProgID="Equation.DSMT4" ShapeID="_x0000_i1409" DrawAspect="Content" ObjectID="_1685729296" r:id="rId762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AB791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65" w:dyaOrig="615" w14:anchorId="22A0130E">
          <v:shape id="_x0000_i1410" type="#_x0000_t75" style="width:113.25pt;height:30.75pt" o:ole="">
            <v:imagedata r:id="rId707" o:title=""/>
          </v:shape>
          <o:OLEObject Type="Embed" ProgID="Equation.DSMT4" ShapeID="_x0000_i1410" DrawAspect="Content" ObjectID="_1685729297" r:id="rId763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43051E" w14:textId="78CD196B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3283115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27EFBCBC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5625" w:dyaOrig="675" w14:anchorId="7207C4F1">
          <v:shape id="_x0000_i1411" type="#_x0000_t75" style="width:281.25pt;height:33.75pt" o:ole="">
            <v:imagedata r:id="rId709" o:title=""/>
          </v:shape>
          <o:OLEObject Type="Embed" ProgID="Equation.DSMT4" ShapeID="_x0000_i1411" DrawAspect="Content" ObjectID="_1685729298" r:id="rId764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28446D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095" w:dyaOrig="615" w14:anchorId="2F1B4EFB">
          <v:shape id="_x0000_i1412" type="#_x0000_t75" style="width:54.75pt;height:30.75pt" o:ole="">
            <v:imagedata r:id="rId727" o:title=""/>
          </v:shape>
          <o:OLEObject Type="Embed" ProgID="Equation.DSMT4" ShapeID="_x0000_i1412" DrawAspect="Content" ObjectID="_1685729299" r:id="rId765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</w:t>
      </w:r>
    </w:p>
    <w:p w14:paraId="2AD5D20E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235" w:dyaOrig="615" w14:anchorId="45B1CFB8">
          <v:shape id="_x0000_i1413" type="#_x0000_t75" style="width:111.75pt;height:30.75pt" o:ole="">
            <v:imagedata r:id="rId729" o:title=""/>
          </v:shape>
          <o:OLEObject Type="Embed" ProgID="Equation.DSMT4" ShapeID="_x0000_i1413" DrawAspect="Content" ObjectID="_1685729300" r:id="rId766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  <w:r w:rsidRPr="00AB7916">
        <w:rPr>
          <w:rFonts w:ascii="Chu Van An" w:eastAsia="Times New Roman" w:hAnsi="Chu Van An" w:cs="Chu Van An"/>
          <w:sz w:val="24"/>
          <w:szCs w:val="24"/>
        </w:rPr>
        <w:tab/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235" w:dyaOrig="615" w14:anchorId="517AAC32">
          <v:shape id="_x0000_i1414" type="#_x0000_t75" style="width:111.75pt;height:30.75pt" o:ole="">
            <v:imagedata r:id="rId731" o:title=""/>
          </v:shape>
          <o:OLEObject Type="Embed" ProgID="Equation.DSMT4" ShapeID="_x0000_i1414" DrawAspect="Content" ObjectID="_1685729301" r:id="rId76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7E82F5C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415" w:dyaOrig="615" w14:anchorId="6A2CD8A5">
          <v:shape id="_x0000_i1415" type="#_x0000_t75" style="width:120.75pt;height:30.75pt" o:ole="">
            <v:imagedata r:id="rId733" o:title=""/>
          </v:shape>
          <o:OLEObject Type="Embed" ProgID="Equation.DSMT4" ShapeID="_x0000_i1415" DrawAspect="Content" ObjectID="_1685729302" r:id="rId768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  <w:r w:rsidRPr="00AB7916">
        <w:rPr>
          <w:rFonts w:ascii="Chu Van An" w:eastAsia="Times New Roman" w:hAnsi="Chu Van An" w:cs="Chu Van An"/>
          <w:sz w:val="24"/>
          <w:szCs w:val="24"/>
        </w:rPr>
        <w:tab/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160" w:dyaOrig="615" w14:anchorId="55803404">
          <v:shape id="_x0000_i1416" type="#_x0000_t75" style="width:108pt;height:30.75pt" o:ole="">
            <v:imagedata r:id="rId735" o:title=""/>
          </v:shape>
          <o:OLEObject Type="Embed" ProgID="Equation.DSMT4" ShapeID="_x0000_i1416" DrawAspect="Content" ObjectID="_1685729303" r:id="rId769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</w:p>
    <w:p w14:paraId="516DD92D" w14:textId="2FAECDCE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E317DBE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4BB1DF87" w14:textId="77777777" w:rsidR="00115773" w:rsidRPr="00AB7916" w:rsidRDefault="00115773" w:rsidP="00115773">
      <w:pPr>
        <w:spacing w:line="240" w:lineRule="auto"/>
        <w:ind w:left="992" w:hanging="993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Ta có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095" w:dyaOrig="615" w14:anchorId="325863E2">
          <v:shape id="_x0000_i1417" type="#_x0000_t75" style="width:54.75pt;height:30.75pt" o:ole="">
            <v:imagedata r:id="rId737" o:title=""/>
          </v:shape>
          <o:OLEObject Type="Embed" ProgID="Equation.DSMT4" ShapeID="_x0000_i1417" DrawAspect="Content" ObjectID="_1685729304" r:id="rId770"/>
        </w:objec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2745" w:dyaOrig="1320" w14:anchorId="03FC9432">
          <v:shape id="_x0000_i1418" type="#_x0000_t75" style="width:137.25pt;height:66pt" o:ole="">
            <v:imagedata r:id="rId739" o:title=""/>
          </v:shape>
          <o:OLEObject Type="Embed" ProgID="Equation.DSMT4" ShapeID="_x0000_i1418" DrawAspect="Content" ObjectID="_1685729305" r:id="rId77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01D9217A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Tập nghiệm của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125" w:dyaOrig="675" w14:anchorId="0BCDF365">
          <v:shape id="_x0000_i1419" type="#_x0000_t75" style="width:56.25pt;height:33.75pt" o:ole="">
            <v:imagedata r:id="rId741" o:title=""/>
          </v:shape>
          <o:OLEObject Type="Embed" ProgID="Equation.DSMT4" ShapeID="_x0000_i1419" DrawAspect="Content" ObjectID="_1685729306" r:id="rId772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1E5FA39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860" w:dyaOrig="675" w14:anchorId="76FF2A20">
          <v:shape id="_x0000_i1420" type="#_x0000_t75" style="width:93pt;height:33.75pt" o:ole="">
            <v:imagedata r:id="rId743" o:title=""/>
          </v:shape>
          <o:OLEObject Type="Embed" ProgID="Equation.DSMT4" ShapeID="_x0000_i1420" DrawAspect="Content" ObjectID="_1685729307" r:id="rId773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880" w:dyaOrig="675" w14:anchorId="360015EC">
          <v:shape id="_x0000_i1421" type="#_x0000_t75" style="width:2in;height:33.75pt" o:ole="">
            <v:imagedata r:id="rId745" o:title=""/>
          </v:shape>
          <o:OLEObject Type="Embed" ProgID="Equation.DSMT4" ShapeID="_x0000_i1421" DrawAspect="Content" ObjectID="_1685729308" r:id="rId774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EBD1953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995" w:dyaOrig="675" w14:anchorId="3C55C1CC">
          <v:shape id="_x0000_i1422" type="#_x0000_t75" style="width:99.75pt;height:33.75pt" o:ole="">
            <v:imagedata r:id="rId747" o:title=""/>
          </v:shape>
          <o:OLEObject Type="Embed" ProgID="Equation.DSMT4" ShapeID="_x0000_i1422" DrawAspect="Content" ObjectID="_1685729309" r:id="rId775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905" w:dyaOrig="675" w14:anchorId="40F87864">
          <v:shape id="_x0000_i1423" type="#_x0000_t75" style="width:95.25pt;height:33.75pt" o:ole="">
            <v:imagedata r:id="rId749" o:title=""/>
          </v:shape>
          <o:OLEObject Type="Embed" ProgID="Equation.DSMT4" ShapeID="_x0000_i1423" DrawAspect="Content" ObjectID="_1685729310" r:id="rId776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78173F7" w14:textId="66D6D831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C4AB5CD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</w:p>
    <w:p w14:paraId="092D68F8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position w:val="-60"/>
          <w:sz w:val="24"/>
          <w:szCs w:val="24"/>
        </w:rPr>
        <w:object w:dxaOrig="5160" w:dyaOrig="1320" w14:anchorId="172F6088">
          <v:shape id="_x0000_i1424" type="#_x0000_t75" style="width:258pt;height:66pt" o:ole="">
            <v:imagedata r:id="rId751" o:title=""/>
          </v:shape>
          <o:OLEObject Type="Embed" ProgID="Equation.DSMT4" ShapeID="_x0000_i1424" DrawAspect="Content" ObjectID="_1685729311" r:id="rId777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</w:p>
    <w:p w14:paraId="2E20B05C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it-IT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it-IT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it-IT"/>
        </w:rPr>
        <w:t>Phương trình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915" w:dyaOrig="285" w14:anchorId="0F9710D5">
          <v:shape id="_x0000_i1425" type="#_x0000_t75" style="width:45.75pt;height:14.25pt" o:ole="">
            <v:imagedata r:id="rId778" o:title=""/>
          </v:shape>
          <o:OLEObject Type="Embed" ProgID="Equation.DSMT4" ShapeID="_x0000_i1425" DrawAspect="Content" ObjectID="_1685729312" r:id="rId779"/>
        </w:object>
      </w:r>
      <w:r w:rsidRPr="00AB7916">
        <w:rPr>
          <w:rFonts w:ascii="Chu Van An" w:hAnsi="Chu Van An" w:cs="Chu Van An"/>
          <w:sz w:val="24"/>
          <w:szCs w:val="24"/>
          <w:lang w:val="it-IT"/>
        </w:rPr>
        <w:t xml:space="preserve"> có nghiệm là</w:t>
      </w:r>
    </w:p>
    <w:p w14:paraId="371A9117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965" w:dyaOrig="615" w14:anchorId="316D8389">
          <v:shape id="_x0000_i1426" type="#_x0000_t75" style="width:98.25pt;height:30.75pt" o:ole="">
            <v:imagedata r:id="rId780" o:title=""/>
          </v:shape>
          <o:OLEObject Type="Embed" ProgID="Equation.DSMT4" ShapeID="_x0000_i1426" DrawAspect="Content" ObjectID="_1685729313" r:id="rId78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1695" w:dyaOrig="390" w14:anchorId="515BF589">
          <v:shape id="_x0000_i1427" type="#_x0000_t75" style="width:84.75pt;height:19.5pt" o:ole="">
            <v:imagedata r:id="rId782" o:title=""/>
          </v:shape>
          <o:OLEObject Type="Embed" ProgID="Equation.DSMT4" ShapeID="_x0000_i1427" DrawAspect="Content" ObjectID="_1685729314" r:id="rId783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13CE6C4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085" w:dyaOrig="615" w14:anchorId="4FE76FA5">
          <v:shape id="_x0000_i1428" type="#_x0000_t75" style="width:104.25pt;height:30.75pt" o:ole="">
            <v:imagedata r:id="rId784" o:title=""/>
          </v:shape>
          <o:OLEObject Type="Embed" ProgID="Equation.DSMT4" ShapeID="_x0000_i1428" DrawAspect="Content" ObjectID="_1685729315" r:id="rId785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1560" w:dyaOrig="390" w14:anchorId="7CB2F5D6">
          <v:shape id="_x0000_i1429" type="#_x0000_t75" style="width:78pt;height:19.5pt" o:ole="">
            <v:imagedata r:id="rId786" o:title=""/>
          </v:shape>
          <o:OLEObject Type="Embed" ProgID="Equation.DSMT4" ShapeID="_x0000_i1429" DrawAspect="Content" ObjectID="_1685729316" r:id="rId78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86DA4A6" w14:textId="77DFA81B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it-IT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it-IT"/>
        </w:rPr>
        <w:t>Lời giải</w:t>
      </w:r>
    </w:p>
    <w:p w14:paraId="51525E07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it-IT"/>
        </w:rPr>
      </w:pPr>
    </w:p>
    <w:p w14:paraId="5FEE17B2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it-IT"/>
        </w:rPr>
      </w:pPr>
      <w:r w:rsidRPr="00AB7916">
        <w:rPr>
          <w:rFonts w:ascii="Chu Van An" w:hAnsi="Chu Van An" w:cs="Chu Van An"/>
          <w:sz w:val="24"/>
          <w:szCs w:val="24"/>
          <w:lang w:val="it-IT"/>
        </w:rPr>
        <w:t xml:space="preserve">Theo công thức nghiệm đặc biệt thì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3135" w:dyaOrig="630" w14:anchorId="788E1E55">
          <v:shape id="_x0000_i1430" type="#_x0000_t75" style="width:156.75pt;height:31.5pt" o:ole="">
            <v:imagedata r:id="rId788" o:title=""/>
          </v:shape>
          <o:OLEObject Type="Embed" ProgID="Equation.DSMT4" ShapeID="_x0000_i1430" DrawAspect="Content" ObjectID="_1685729317" r:id="rId789"/>
        </w:object>
      </w:r>
      <w:r w:rsidRPr="00AB7916">
        <w:rPr>
          <w:rFonts w:ascii="Chu Van An" w:hAnsi="Chu Van An" w:cs="Chu Van An"/>
          <w:sz w:val="24"/>
          <w:szCs w:val="24"/>
          <w:lang w:val="it-IT"/>
        </w:rPr>
        <w:t>.</w:t>
      </w:r>
    </w:p>
    <w:p w14:paraId="4C0FE9BF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>Trong các phương trình sau, phương trình nào vô nghiệm?</w:t>
      </w:r>
    </w:p>
    <w:p w14:paraId="19871550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05" w:dyaOrig="285" w14:anchorId="7F2E8C00">
          <v:shape id="_x0000_i1431" type="#_x0000_t75" style="width:50.25pt;height:14.25pt" o:ole="">
            <v:imagedata r:id="rId790" o:title=""/>
          </v:shape>
          <o:OLEObject Type="Embed" ProgID="Equation.DSMT4" ShapeID="_x0000_i1431" DrawAspect="Content" ObjectID="_1685729318" r:id="rId79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1860" w:dyaOrig="675" w14:anchorId="37BDD635">
          <v:shape id="_x0000_i1432" type="#_x0000_t75" style="width:93pt;height:33.75pt" o:ole="">
            <v:imagedata r:id="rId792" o:title=""/>
          </v:shape>
          <o:OLEObject Type="Embed" ProgID="Equation.DSMT4" ShapeID="_x0000_i1432" DrawAspect="Content" ObjectID="_1685729319" r:id="rId793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285" w14:anchorId="08CF92FD">
          <v:shape id="_x0000_i1433" type="#_x0000_t75" style="width:87pt;height:14.25pt" o:ole="">
            <v:imagedata r:id="rId794" o:title=""/>
          </v:shape>
          <o:OLEObject Type="Embed" ProgID="Equation.DSMT4" ShapeID="_x0000_i1433" DrawAspect="Content" ObjectID="_1685729320" r:id="rId795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200" w:dyaOrig="615" w14:anchorId="1E469E52">
          <v:shape id="_x0000_i1434" type="#_x0000_t75" style="width:60pt;height:30.75pt" o:ole="">
            <v:imagedata r:id="rId796" o:title=""/>
          </v:shape>
          <o:OLEObject Type="Embed" ProgID="Equation.DSMT4" ShapeID="_x0000_i1434" DrawAspect="Content" ObjectID="_1685729321" r:id="rId79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E495821" w14:textId="0B876169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C6E16D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7EC2DAC0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Vì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705" w:dyaOrig="615" w14:anchorId="1634824A">
          <v:shape id="_x0000_i1435" type="#_x0000_t75" style="width:35.25pt;height:30.75pt" o:ole="">
            <v:imagedata r:id="rId798" o:title=""/>
          </v:shape>
          <o:OLEObject Type="Embed" ProgID="Equation.DSMT4" ShapeID="_x0000_i1435" DrawAspect="Content" ObjectID="_1685729322" r:id="rId799"/>
        </w:object>
      </w:r>
      <w:r w:rsidRPr="00AB7916">
        <w:rPr>
          <w:rFonts w:ascii="Chu Van An" w:eastAsia="Times New Roman" w:hAnsi="Chu Van An" w:cs="Chu Van An"/>
          <w:position w:val="-6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 xml:space="preserve">là nên phương trình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860" w:dyaOrig="675" w14:anchorId="777703D5">
          <v:shape id="_x0000_i1436" type="#_x0000_t75" style="width:93pt;height:33.75pt" o:ole="">
            <v:imagedata r:id="rId800" o:title=""/>
          </v:shape>
          <o:OLEObject Type="Embed" ProgID="Equation.DSMT4" ShapeID="_x0000_i1436" DrawAspect="Content" ObjectID="_1685729323" r:id="rId801"/>
        </w:object>
      </w:r>
      <w:r w:rsidRPr="00AB7916">
        <w:rPr>
          <w:rFonts w:ascii="Chu Van An" w:eastAsia="Times New Roman" w:hAnsi="Chu Van An" w:cs="Chu Van An"/>
          <w:position w:val="-10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>vô nghiệm.</w:t>
      </w:r>
    </w:p>
    <w:p w14:paraId="144EF4E2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Lines="40" w:before="96" w:afterLines="20" w:after="48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Khẳng định nào sau đây là khẳng định </w:t>
      </w:r>
      <w:r w:rsidRPr="00AB7916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AB7916">
        <w:rPr>
          <w:rFonts w:ascii="Chu Van An" w:hAnsi="Chu Van An" w:cs="Chu Van An"/>
          <w:sz w:val="24"/>
          <w:szCs w:val="24"/>
          <w:lang w:val="fr-FR"/>
        </w:rPr>
        <w:t>?</w:t>
      </w:r>
    </w:p>
    <w:p w14:paraId="341542C4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beforeLines="40" w:before="96" w:afterLines="20" w:after="48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490" w:dyaOrig="600" w14:anchorId="2BDAF000">
          <v:shape id="_x0000_i1437" type="#_x0000_t75" style="width:124.5pt;height:30pt" o:ole="">
            <v:imagedata r:id="rId802" o:title=""/>
          </v:shape>
          <o:OLEObject Type="Embed" ProgID="Equation.DSMT4" ShapeID="_x0000_i1437" DrawAspect="Content" ObjectID="_1685729324" r:id="rId803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966" w:dyaOrig="270" w14:anchorId="0935FFF4">
          <v:shape id="_x0000_i1438" type="#_x0000_t75" style="width:98.25pt;height:13.5pt" o:ole="">
            <v:imagedata r:id="rId804" o:title=""/>
          </v:shape>
          <o:OLEObject Type="Embed" ProgID="Equation.DSMT4" ShapeID="_x0000_i1438" DrawAspect="Content" ObjectID="_1685729325" r:id="rId805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2EAF29AD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beforeLines="40" w:before="96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b/>
          <w:position w:val="-6"/>
          <w:sz w:val="24"/>
          <w:szCs w:val="24"/>
        </w:rPr>
        <w:object w:dxaOrig="2565" w:dyaOrig="270" w14:anchorId="77A8DFD8">
          <v:shape id="_x0000_i1439" type="#_x0000_t75" style="width:128.25pt;height:13.5pt" o:ole="">
            <v:imagedata r:id="rId806" o:title=""/>
          </v:shape>
          <o:OLEObject Type="Embed" ProgID="Equation.DSMT4" ShapeID="_x0000_i1439" DrawAspect="Content" ObjectID="_1685729326" r:id="rId80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340" w:dyaOrig="600" w14:anchorId="24A0681E">
          <v:shape id="_x0000_i1440" type="#_x0000_t75" style="width:117pt;height:30pt" o:ole="">
            <v:imagedata r:id="rId808" o:title=""/>
          </v:shape>
          <o:OLEObject Type="Embed" ProgID="Equation.DSMT4" ShapeID="_x0000_i1440" DrawAspect="Content" ObjectID="_1685729327" r:id="rId809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0DEAED6" w14:textId="0F30DB07" w:rsidR="00115773" w:rsidRPr="00AB7916" w:rsidRDefault="00892566" w:rsidP="00115773">
      <w:pPr>
        <w:pStyle w:val="ListParagraph"/>
        <w:spacing w:beforeLines="40" w:before="96" w:afterLines="20" w:after="48" w:line="240" w:lineRule="auto"/>
        <w:ind w:left="992"/>
        <w:contextualSpacing w:val="0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E60B2D" w14:textId="77777777" w:rsidR="00115773" w:rsidRPr="00AB7916" w:rsidRDefault="00115773" w:rsidP="00115773">
      <w:pPr>
        <w:pStyle w:val="ListParagraph"/>
        <w:spacing w:beforeLines="40" w:before="96" w:afterLines="20" w:after="48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AB7916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sz w:val="24"/>
          <w:szCs w:val="24"/>
        </w:rPr>
        <w:t>họn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947A979" w14:textId="77777777" w:rsidR="00115773" w:rsidRPr="00AB7916" w:rsidRDefault="00115773" w:rsidP="00115773">
      <w:pPr>
        <w:spacing w:beforeLines="40" w:before="96" w:afterLines="20" w:after="48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6D3D3E8D" w14:textId="77777777" w:rsidR="00115773" w:rsidRPr="00AB7916" w:rsidRDefault="00115773" w:rsidP="00115773">
      <w:pPr>
        <w:spacing w:beforeLines="40" w:before="96" w:afterLines="20" w:after="48" w:line="240" w:lineRule="auto"/>
        <w:ind w:left="992" w:hanging="36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sym w:font="Wingdings" w:char="F0D8"/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340" w:dyaOrig="600" w14:anchorId="38C70A1C">
          <v:shape id="_x0000_i1441" type="#_x0000_t75" style="width:117pt;height:30pt" o:ole="">
            <v:imagedata r:id="rId810" o:title=""/>
          </v:shape>
          <o:OLEObject Type="Embed" ProgID="Equation.DSMT4" ShapeID="_x0000_i1441" DrawAspect="Content" ObjectID="_1685729328" r:id="rId811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1959EE2" w14:textId="77777777" w:rsidR="00115773" w:rsidRPr="00AB7916" w:rsidRDefault="00115773" w:rsidP="00115773">
      <w:pPr>
        <w:spacing w:beforeLines="40" w:before="96" w:afterLines="20" w:after="48" w:line="240" w:lineRule="auto"/>
        <w:ind w:left="992" w:hanging="36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sym w:font="Wingdings" w:char="F0D8"/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996" w:dyaOrig="285" w14:anchorId="46DBAB63">
          <v:shape id="_x0000_i1442" type="#_x0000_t75" style="width:99.75pt;height:14.25pt" o:ole="">
            <v:imagedata r:id="rId812" o:title=""/>
          </v:shape>
          <o:OLEObject Type="Embed" ProgID="Equation.DSMT4" ShapeID="_x0000_i1442" DrawAspect="Content" ObjectID="_1685729329" r:id="rId813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FD2116" w14:textId="77777777" w:rsidR="00115773" w:rsidRPr="00AB7916" w:rsidRDefault="00115773" w:rsidP="00115773">
      <w:pPr>
        <w:spacing w:beforeLines="40" w:before="96" w:afterLines="20" w:after="48" w:line="240" w:lineRule="auto"/>
        <w:ind w:left="992" w:hanging="36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sym w:font="Wingdings" w:char="F0D8"/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535" w:dyaOrig="285" w14:anchorId="744ADF49">
          <v:shape id="_x0000_i1443" type="#_x0000_t75" style="width:126.75pt;height:14.25pt" o:ole="">
            <v:imagedata r:id="rId814" o:title=""/>
          </v:shape>
          <o:OLEObject Type="Embed" ProgID="Equation.DSMT4" ShapeID="_x0000_i1443" DrawAspect="Content" ObjectID="_1685729330" r:id="rId815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EB32CA" w14:textId="77777777" w:rsidR="00115773" w:rsidRPr="00AB7916" w:rsidRDefault="00115773" w:rsidP="00115773">
      <w:pPr>
        <w:pStyle w:val="ListParagraph"/>
        <w:spacing w:beforeLines="40" w:before="96" w:afterLines="20" w:after="48" w:line="240" w:lineRule="auto"/>
        <w:ind w:left="992"/>
        <w:contextualSpacing w:val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fr-FR"/>
        </w:rPr>
        <w:t xml:space="preserve">Đáp án sai :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490" w:dyaOrig="600" w14:anchorId="7764EA0E">
          <v:shape id="_x0000_i1444" type="#_x0000_t75" style="width:124.5pt;height:30pt" o:ole="">
            <v:imagedata r:id="rId802" o:title=""/>
          </v:shape>
          <o:OLEObject Type="Embed" ProgID="Equation.DSMT4" ShapeID="_x0000_i1444" DrawAspect="Content" ObjectID="_1685729331" r:id="rId816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A085B81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344" w:dyaOrig="276" w14:anchorId="757402B5">
          <v:shape id="_x0000_i1445" type="#_x0000_t75" style="width:67.5pt;height:13.5pt" o:ole="">
            <v:imagedata r:id="rId817" o:title=""/>
          </v:shape>
          <o:OLEObject Type="Embed" ProgID="Equation.DSMT4" ShapeID="_x0000_i1445" DrawAspect="Content" ObjectID="_1685729332" r:id="rId818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</w:t>
      </w:r>
    </w:p>
    <w:p w14:paraId="6DAB41D2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231" w:dyaOrig="672" w14:anchorId="7E98E20C">
          <v:shape id="_x0000_i1446" type="#_x0000_t75" style="width:111.75pt;height:33pt" o:ole="">
            <v:imagedata r:id="rId819" o:title=""/>
          </v:shape>
          <o:OLEObject Type="Embed" ProgID="Equation.DSMT4" ShapeID="_x0000_i1446" DrawAspect="Content" ObjectID="_1685729333" r:id="rId82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340" w:dyaOrig="684" w14:anchorId="4A24CFC8">
          <v:shape id="_x0000_i1447" type="#_x0000_t75" style="width:117pt;height:33.75pt" o:ole="">
            <v:imagedata r:id="rId821" o:title=""/>
          </v:shape>
          <o:OLEObject Type="Embed" ProgID="Equation.DSMT4" ShapeID="_x0000_i1447" DrawAspect="Content" ObjectID="_1685729334" r:id="rId82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5E090CF3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340" w:dyaOrig="684" w14:anchorId="01441B61">
          <v:shape id="_x0000_i1448" type="#_x0000_t75" style="width:117pt;height:33.75pt" o:ole="">
            <v:imagedata r:id="rId823" o:title=""/>
          </v:shape>
          <o:OLEObject Type="Embed" ProgID="Equation.DSMT4" ShapeID="_x0000_i1448" DrawAspect="Content" ObjectID="_1685729335" r:id="rId82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220" w:dyaOrig="684" w14:anchorId="2CDB050C">
          <v:shape id="_x0000_i1449" type="#_x0000_t75" style="width:111pt;height:33.75pt" o:ole="">
            <v:imagedata r:id="rId825" o:title=""/>
          </v:shape>
          <o:OLEObject Type="Embed" ProgID="Equation.DSMT4" ShapeID="_x0000_i1449" DrawAspect="Content" ObjectID="_1685729336" r:id="rId82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C42A344" w14:textId="5E12DEED" w:rsidR="00115773" w:rsidRPr="00AB7916" w:rsidRDefault="00892566" w:rsidP="00115773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7E2B24" w14:textId="77777777" w:rsidR="00115773" w:rsidRPr="00AB7916" w:rsidRDefault="00115773" w:rsidP="0011577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AB7916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sz w:val="24"/>
          <w:szCs w:val="24"/>
        </w:rPr>
        <w:t>họn</w:t>
      </w:r>
      <w:r w:rsidRPr="00AB7916">
        <w:rPr>
          <w:rFonts w:ascii="Chu Van An" w:eastAsia="Calibri" w:hAnsi="Chu Van An" w:cs="Chu Van An"/>
          <w:b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5A49C9D6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Ta có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4885" w:dyaOrig="612" w14:anchorId="695D68A9">
          <v:shape id="_x0000_i1450" type="#_x0000_t75" style="width:244.5pt;height:30.75pt" o:ole="">
            <v:imagedata r:id="rId827" o:title=""/>
          </v:shape>
          <o:OLEObject Type="Embed" ProgID="Equation.DSMT4" ShapeID="_x0000_i1450" DrawAspect="Content" ObjectID="_1685729337" r:id="rId82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5BD0F4B3" w14:textId="77777777" w:rsidR="00115773" w:rsidRPr="00AB7916" w:rsidRDefault="00115773" w:rsidP="00360BA5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AB7916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945" w:dyaOrig="225" w14:anchorId="3F8515CA">
          <v:shape id="_x0000_i1451" type="#_x0000_t75" style="width:47.25pt;height:11.25pt;mso-width-percent:0;mso-height-percent:0;mso-width-percent:0;mso-height-percent:0" o:ole="">
            <v:imagedata r:id="rId829" o:title=""/>
          </v:shape>
          <o:OLEObject Type="Embed" ProgID="Equation.DSMT4" ShapeID="_x0000_i1451" DrawAspect="Content" ObjectID="_1685729338" r:id="rId830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có nghiệm </w:t>
      </w:r>
      <w:r w:rsidRPr="00AB7916">
        <w:rPr>
          <w:rFonts w:ascii="Chu Van An" w:hAnsi="Chu Van An" w:cs="Chu Van An"/>
          <w:sz w:val="24"/>
          <w:szCs w:val="24"/>
          <w:lang w:val="fr-FR"/>
        </w:rPr>
        <w:t>khi</w:t>
      </w:r>
      <w:r w:rsidRPr="00AB7916">
        <w:rPr>
          <w:rFonts w:ascii="Chu Van An" w:hAnsi="Chu Van An" w:cs="Chu Van An"/>
          <w:sz w:val="24"/>
          <w:szCs w:val="24"/>
          <w:lang w:val="vi-VN"/>
        </w:rPr>
        <w:t>:</w:t>
      </w:r>
    </w:p>
    <w:p w14:paraId="7A486EAF" w14:textId="77777777" w:rsidR="00115773" w:rsidRPr="00AB7916" w:rsidRDefault="00115773" w:rsidP="00115773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45" w:dyaOrig="390" w14:anchorId="6FA1C83D">
          <v:shape id="_x0000_i1452" type="#_x0000_t75" style="width:32.25pt;height:19.5pt;mso-width-percent:0;mso-height-percent:0;mso-width-percent:0;mso-height-percent:0" o:ole="">
            <v:imagedata r:id="rId831" o:title=""/>
          </v:shape>
          <o:OLEObject Type="Embed" ProgID="Equation.DSMT4" ShapeID="_x0000_i1452" DrawAspect="Content" ObjectID="_1685729339" r:id="rId83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B7916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570" w:dyaOrig="270" w14:anchorId="2C8BAE8B">
          <v:shape id="_x0000_i1453" type="#_x0000_t75" style="width:28.5pt;height:13.5pt;mso-width-percent:0;mso-height-percent:0;mso-width-percent:0;mso-height-percent:0" o:ole="">
            <v:imagedata r:id="rId833" o:title=""/>
          </v:shape>
          <o:OLEObject Type="Embed" ProgID="Equation.DSMT4" ShapeID="_x0000_i1453" DrawAspect="Content" ObjectID="_1685729340" r:id="rId83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AB7916">
        <w:rPr>
          <w:rFonts w:ascii="Chu Van An" w:eastAsia="Times New Roman" w:hAnsi="Chu Van An" w:cs="Chu Van An"/>
          <w:b/>
          <w:noProof/>
          <w:position w:val="-14"/>
          <w:sz w:val="24"/>
          <w:szCs w:val="24"/>
        </w:rPr>
        <w:object w:dxaOrig="645" w:dyaOrig="390" w14:anchorId="05B3D102">
          <v:shape id="_x0000_i1454" type="#_x0000_t75" style="width:32.25pt;height:19.5pt;mso-width-percent:0;mso-height-percent:0;mso-width-percent:0;mso-height-percent:0" o:ole="">
            <v:imagedata r:id="rId835" o:title=""/>
          </v:shape>
          <o:OLEObject Type="Embed" ProgID="Equation.DSMT4" ShapeID="_x0000_i1454" DrawAspect="Content" ObjectID="_1685729341" r:id="rId83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B7916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720" w:dyaOrig="270" w14:anchorId="5E65EA47">
          <v:shape id="_x0000_i1455" type="#_x0000_t75" style="width:36pt;height:13.5pt;mso-width-percent:0;mso-height-percent:0;mso-width-percent:0;mso-height-percent:0" o:ole="">
            <v:imagedata r:id="rId837" o:title=""/>
          </v:shape>
          <o:OLEObject Type="Embed" ProgID="Equation.DSMT4" ShapeID="_x0000_i1455" DrawAspect="Content" ObjectID="_1685729342" r:id="rId83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47CB32D9" w14:textId="77777777" w:rsidR="00115773" w:rsidRPr="00AB7916" w:rsidRDefault="00115773" w:rsidP="00115773">
      <w:pPr>
        <w:spacing w:line="240" w:lineRule="auto"/>
        <w:ind w:left="992" w:hanging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>Lời giải</w:t>
      </w:r>
    </w:p>
    <w:p w14:paraId="596A91A9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6862F0A3" w14:textId="77777777" w:rsidR="00115773" w:rsidRPr="00AB7916" w:rsidRDefault="00115773" w:rsidP="00115773">
      <w:pPr>
        <w:pStyle w:val="ListParagraph"/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B7916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AB7916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945" w:dyaOrig="225" w14:anchorId="06D99A9C">
          <v:shape id="_x0000_i1456" type="#_x0000_t75" style="width:47.25pt;height:11.25pt;mso-width-percent:0;mso-height-percent:0;mso-width-percent:0;mso-height-percent:0" o:ole="">
            <v:imagedata r:id="rId829" o:title=""/>
          </v:shape>
          <o:OLEObject Type="Embed" ProgID="Equation.DSMT4" ShapeID="_x0000_i1456" DrawAspect="Content" ObjectID="_1685729343" r:id="rId839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có nghiệm </w:t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khi </w:t>
      </w:r>
      <w:r w:rsidRPr="00AB7916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45" w:dyaOrig="390" w14:anchorId="650D0CF7">
          <v:shape id="_x0000_i1457" type="#_x0000_t75" style="width:32.25pt;height:19.5pt;mso-width-percent:0;mso-height-percent:0;mso-width-percent:0;mso-height-percent:0" o:ole="">
            <v:imagedata r:id="rId831" o:title=""/>
          </v:shape>
          <o:OLEObject Type="Embed" ProgID="Equation.DSMT4" ShapeID="_x0000_i1457" DrawAspect="Content" ObjectID="_1685729344" r:id="rId840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 xml:space="preserve"> do </w:t>
      </w:r>
      <w:r w:rsidRPr="00AB7916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320" w:dyaOrig="285" w14:anchorId="40B745B5">
          <v:shape id="_x0000_i1458" type="#_x0000_t75" style="width:66pt;height:14.25pt;mso-width-percent:0;mso-height-percent:0;mso-width-percent:0;mso-height-percent:0" o:ole="">
            <v:imagedata r:id="rId841" o:title=""/>
          </v:shape>
          <o:OLEObject Type="Embed" ProgID="Equation.DSMT4" ShapeID="_x0000_i1458" DrawAspect="Content" ObjectID="_1685729345" r:id="rId842"/>
        </w:object>
      </w:r>
      <w:r w:rsidRPr="00AB791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B67ACD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Nghiệm của phương trình </w:t>
      </w:r>
      <w:r w:rsidRPr="00AB7916">
        <w:rPr>
          <w:rFonts w:ascii="Chu Van An" w:hAnsi="Chu Van An" w:cs="Chu Van An"/>
          <w:noProof/>
          <w:position w:val="-6"/>
          <w:sz w:val="24"/>
          <w:szCs w:val="24"/>
        </w:rPr>
        <w:object w:dxaOrig="945" w:dyaOrig="315" w14:anchorId="51FA12C2">
          <v:shape id="_x0000_i1459" type="#_x0000_t75" style="width:47.25pt;height:15.75pt;mso-width-percent:0;mso-height-percent:0;mso-width-percent:0;mso-height-percent:0" o:ole="">
            <v:imagedata r:id="rId843" o:title=""/>
          </v:shape>
          <o:OLEObject Type="Embed" ProgID="Equation.DSMT4" ShapeID="_x0000_i1459" DrawAspect="Content" ObjectID="_1685729346" r:id="rId844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1191DF4B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AB7916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765" w:dyaOrig="285" w14:anchorId="01AE8CCC">
          <v:shape id="_x0000_i1460" type="#_x0000_t75" style="width:38.25pt;height:14.25pt;mso-width-percent:0;mso-height-percent:0;mso-width-percent:0;mso-height-percent:0" o:ole="">
            <v:imagedata r:id="rId845" o:title=""/>
          </v:shape>
          <o:OLEObject Type="Embed" ProgID="Equation.DSMT4" ShapeID="_x0000_i1460" DrawAspect="Content" ObjectID="_1685729347" r:id="rId846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B7916">
        <w:rPr>
          <w:rFonts w:ascii="Chu Van An" w:hAnsi="Chu Van An" w:cs="Chu Van An"/>
          <w:b/>
          <w:noProof/>
          <w:position w:val="-24"/>
          <w:sz w:val="24"/>
          <w:szCs w:val="24"/>
        </w:rPr>
        <w:object w:dxaOrig="765" w:dyaOrig="615" w14:anchorId="205C2C4D">
          <v:shape id="_x0000_i1461" type="#_x0000_t75" style="width:38.25pt;height:30.75pt;mso-width-percent:0;mso-height-percent:0;mso-width-percent:0;mso-height-percent:0" o:ole="">
            <v:imagedata r:id="rId847" o:title=""/>
          </v:shape>
          <o:OLEObject Type="Embed" ProgID="Equation.DSMT4" ShapeID="_x0000_i1461" DrawAspect="Content" ObjectID="_1685729348" r:id="rId848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color w:val="000000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B7916">
        <w:rPr>
          <w:rFonts w:ascii="Chu Van An" w:hAnsi="Chu Van An" w:cs="Chu Van An"/>
          <w:noProof/>
          <w:color w:val="000000"/>
          <w:position w:val="-24"/>
          <w:sz w:val="24"/>
          <w:szCs w:val="24"/>
        </w:rPr>
        <w:object w:dxaOrig="1245" w:dyaOrig="615" w14:anchorId="0B1C56AD">
          <v:shape id="_x0000_i1462" type="#_x0000_t75" style="width:62.25pt;height:30.75pt;mso-width-percent:0;mso-height-percent:0;mso-width-percent:0;mso-height-percent:0" o:ole="">
            <v:imagedata r:id="rId849" o:title=""/>
          </v:shape>
          <o:OLEObject Type="Embed" ProgID="Equation.DSMT4" ShapeID="_x0000_i1462" DrawAspect="Content" ObjectID="_1685729349" r:id="rId850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B7916">
        <w:rPr>
          <w:rFonts w:ascii="Chu Van An" w:hAnsi="Chu Van An" w:cs="Chu Van An"/>
          <w:noProof/>
          <w:color w:val="000000"/>
          <w:position w:val="-24"/>
          <w:sz w:val="24"/>
          <w:szCs w:val="24"/>
        </w:rPr>
        <w:object w:dxaOrig="1125" w:dyaOrig="615" w14:anchorId="5935E704">
          <v:shape id="_x0000_i1463" type="#_x0000_t75" style="width:56.25pt;height:30.75pt;mso-width-percent:0;mso-height-percent:0;mso-width-percent:0;mso-height-percent:0" o:ole="">
            <v:imagedata r:id="rId851" o:title=""/>
          </v:shape>
          <o:OLEObject Type="Embed" ProgID="Equation.DSMT4" ShapeID="_x0000_i1463" DrawAspect="Content" ObjectID="_1685729350" r:id="rId852"/>
        </w:object>
      </w:r>
      <w:r w:rsidRPr="00AB7916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4300B67" w14:textId="77777777" w:rsidR="00115773" w:rsidRPr="00AB7916" w:rsidRDefault="00115773" w:rsidP="0011577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giải</w:t>
      </w:r>
    </w:p>
    <w:p w14:paraId="62322903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395C3394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noProof/>
          <w:position w:val="-24"/>
          <w:sz w:val="24"/>
          <w:szCs w:val="24"/>
        </w:rPr>
        <w:object w:dxaOrig="2910" w:dyaOrig="615" w14:anchorId="03EC58D4">
          <v:shape id="_x0000_i1464" type="#_x0000_t75" style="width:145.5pt;height:30.75pt;mso-width-percent:0;mso-height-percent:0;mso-width-percent:0;mso-height-percent:0" o:ole="">
            <v:imagedata r:id="rId853" o:title=""/>
          </v:shape>
          <o:OLEObject Type="Embed" ProgID="Equation.DSMT4" ShapeID="_x0000_i1464" DrawAspect="Content" ObjectID="_1685729351" r:id="rId854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 Vậy chọn D</w:t>
      </w:r>
    </w:p>
    <w:p w14:paraId="2133864A" w14:textId="77777777" w:rsidR="00115773" w:rsidRPr="00AB7916" w:rsidRDefault="00115773" w:rsidP="00360BA5">
      <w:pPr>
        <w:pStyle w:val="MTDisplayEquation"/>
        <w:numPr>
          <w:ilvl w:val="0"/>
          <w:numId w:val="23"/>
        </w:numPr>
        <w:tabs>
          <w:tab w:val="clear" w:pos="5600"/>
          <w:tab w:val="clear" w:pos="10200"/>
          <w:tab w:val="left" w:pos="992"/>
        </w:tabs>
        <w:spacing w:line="240" w:lineRule="auto"/>
        <w:rPr>
          <w:rFonts w:ascii="Chu Van An" w:hAnsi="Chu Van An" w:cs="Chu Van An"/>
        </w:rPr>
      </w:pPr>
      <w:r w:rsidRPr="00AB7916">
        <w:rPr>
          <w:rFonts w:ascii="Chu Van An" w:hAnsi="Chu Van An" w:cs="Chu Van An"/>
          <w:b/>
          <w:color w:val="FF00FF"/>
        </w:rPr>
        <w:t xml:space="preserve">  </w:t>
      </w:r>
      <w:r w:rsidRPr="00AB7916">
        <w:rPr>
          <w:rFonts w:ascii="Chu Van An" w:hAnsi="Chu Van An" w:cs="Chu Van An"/>
        </w:rPr>
        <w:t xml:space="preserve">Nghiệm của phương trình </w:t>
      </w:r>
      <w:r w:rsidRPr="00AB7916">
        <w:rPr>
          <w:rFonts w:ascii="Chu Van An" w:hAnsi="Chu Van An" w:cs="Chu Van An"/>
          <w:position w:val="-6"/>
        </w:rPr>
        <w:object w:dxaOrig="1320" w:dyaOrig="279" w14:anchorId="1D185E5C">
          <v:shape id="_x0000_i1465" type="#_x0000_t75" style="width:66pt;height:14.25pt" o:ole="">
            <v:imagedata r:id="rId855" o:title=""/>
          </v:shape>
          <o:OLEObject Type="Embed" ProgID="Equation.DSMT4" ShapeID="_x0000_i1465" DrawAspect="Content" ObjectID="_1685729352" r:id="rId856"/>
        </w:object>
      </w:r>
      <w:r w:rsidRPr="00AB7916">
        <w:rPr>
          <w:rFonts w:ascii="Chu Van An" w:hAnsi="Chu Van An" w:cs="Chu Van An"/>
        </w:rPr>
        <w:t>.</w:t>
      </w:r>
    </w:p>
    <w:p w14:paraId="50B39056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859" w:dyaOrig="283" w14:anchorId="4AE8C2BE">
          <v:shape id="_x0000_i1466" type="#_x0000_t75" style="width:42.75pt;height:14.25pt" o:ole="">
            <v:imagedata r:id="rId857" o:title=""/>
          </v:shape>
          <o:OLEObject Type="Embed" ProgID="Equation.DSMT4" ShapeID="_x0000_i1466" DrawAspect="Content" ObjectID="_1685729353" r:id="rId858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245" w:dyaOrig="279" w14:anchorId="5E83CC43">
          <v:shape id="_x0000_i1467" type="#_x0000_t75" style="width:62.25pt;height:14.25pt" o:ole="">
            <v:imagedata r:id="rId859" o:title=""/>
          </v:shape>
          <o:OLEObject Type="Embed" ProgID="Equation.DSMT4" ShapeID="_x0000_i1467" DrawAspect="Content" ObjectID="_1685729354" r:id="rId860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160" w:dyaOrig="616" w14:anchorId="01400CFF">
          <v:shape id="_x0000_i1468" type="#_x0000_t75" style="width:57.75pt;height:30.75pt" o:ole="">
            <v:imagedata r:id="rId861" o:title=""/>
          </v:shape>
          <o:OLEObject Type="Embed" ProgID="Equation.DSMT4" ShapeID="_x0000_i1468" DrawAspect="Content" ObjectID="_1685729355" r:id="rId862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76" w:dyaOrig="611" w14:anchorId="113F4045">
          <v:shape id="_x0000_i1469" type="#_x0000_t75" style="width:63.75pt;height:30.75pt" o:ole="">
            <v:imagedata r:id="rId863" o:title=""/>
          </v:shape>
          <o:OLEObject Type="Embed" ProgID="Equation.DSMT4" ShapeID="_x0000_i1469" DrawAspect="Content" ObjectID="_1685729356" r:id="rId864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</w:p>
    <w:p w14:paraId="13B509B6" w14:textId="1866276B" w:rsidR="00115773" w:rsidRPr="00AB7916" w:rsidRDefault="00892566" w:rsidP="00115773">
      <w:pPr>
        <w:spacing w:before="12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42561F" w14:textId="77777777" w:rsidR="00115773" w:rsidRPr="00AB7916" w:rsidRDefault="00115773" w:rsidP="00115773">
      <w:pPr>
        <w:spacing w:after="80"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AB7916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sz w:val="24"/>
          <w:szCs w:val="24"/>
        </w:rPr>
        <w:t>họn</w:t>
      </w:r>
      <w:r w:rsidRPr="00AB7916">
        <w:rPr>
          <w:rFonts w:ascii="Chu Van An" w:eastAsia="Calibri" w:hAnsi="Chu Van An" w:cs="Chu Van An"/>
          <w:b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42EEB648" w14:textId="77777777" w:rsidR="00115773" w:rsidRPr="00AB7916" w:rsidRDefault="00115773" w:rsidP="00115773">
      <w:pPr>
        <w:spacing w:after="8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6740" w:dyaOrig="620" w14:anchorId="4291624C">
          <v:shape id="_x0000_i1470" type="#_x0000_t75" style="width:336.75pt;height:31.5pt" o:ole="">
            <v:imagedata r:id="rId865" o:title=""/>
          </v:shape>
          <o:OLEObject Type="Embed" ProgID="Equation.DSMT4" ShapeID="_x0000_i1470" DrawAspect="Content" ObjectID="_1685729357" r:id="rId866"/>
        </w:object>
      </w:r>
    </w:p>
    <w:p w14:paraId="5AD3CBE2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320" w:dyaOrig="645" w14:anchorId="5E74CAAC">
          <v:shape id="_x0000_i1471" type="#_x0000_t75" style="width:66pt;height:32.25pt" o:ole="">
            <v:imagedata r:id="rId867" o:title=""/>
          </v:shape>
          <o:OLEObject Type="Embed" ProgID="Equation.DSMT4" ShapeID="_x0000_i1471" DrawAspect="Content" ObjectID="_1685729358" r:id="rId868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0A41943E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395" w:dyaOrig="615" w14:anchorId="41900E89">
          <v:shape id="_x0000_i1472" type="#_x0000_t75" style="width:69.75pt;height:30.75pt" o:ole="">
            <v:imagedata r:id="rId869" o:title=""/>
          </v:shape>
          <o:OLEObject Type="Embed" ProgID="Equation.DSMT4" ShapeID="_x0000_i1472" DrawAspect="Content" ObjectID="_1685729359" r:id="rId87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320" w:dyaOrig="615" w14:anchorId="4E8A86BE">
          <v:shape id="_x0000_i1473" type="#_x0000_t75" style="width:66pt;height:30.75pt" o:ole="">
            <v:imagedata r:id="rId871" o:title=""/>
          </v:shape>
          <o:OLEObject Type="Embed" ProgID="Equation.DSMT4" ShapeID="_x0000_i1473" DrawAspect="Content" ObjectID="_1685729360" r:id="rId87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455" w:dyaOrig="615" w14:anchorId="33601339">
          <v:shape id="_x0000_i1474" type="#_x0000_t75" style="width:72.75pt;height:30.75pt" o:ole="">
            <v:imagedata r:id="rId873" o:title=""/>
          </v:shape>
          <o:OLEObject Type="Embed" ProgID="Equation.DSMT4" ShapeID="_x0000_i1474" DrawAspect="Content" ObjectID="_1685729361" r:id="rId87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90" w:dyaOrig="615" w14:anchorId="07CE3047">
          <v:shape id="_x0000_i1475" type="#_x0000_t75" style="width:64.5pt;height:30.75pt" o:ole="">
            <v:imagedata r:id="rId875" o:title=""/>
          </v:shape>
          <o:OLEObject Type="Embed" ProgID="Equation.DSMT4" ShapeID="_x0000_i1475" DrawAspect="Content" ObjectID="_1685729362" r:id="rId87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0E0BAA9" w14:textId="6863059C" w:rsidR="00115773" w:rsidRPr="00AB7916" w:rsidRDefault="00892566" w:rsidP="00115773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659859" w14:textId="77777777" w:rsidR="00115773" w:rsidRPr="00AB7916" w:rsidRDefault="00115773" w:rsidP="00115773">
      <w:pPr>
        <w:spacing w:line="240" w:lineRule="auto"/>
        <w:ind w:left="992" w:firstLine="1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</w:p>
    <w:p w14:paraId="0C925598" w14:textId="77777777" w:rsidR="00115773" w:rsidRPr="00AB7916" w:rsidRDefault="00115773" w:rsidP="00115773">
      <w:pPr>
        <w:pStyle w:val="ListParagraph"/>
        <w:spacing w:line="240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AB7916">
        <w:rPr>
          <w:rFonts w:ascii="Chu Van An" w:hAnsi="Chu Van An" w:cs="Chu Van An"/>
          <w:position w:val="-24"/>
          <w:sz w:val="24"/>
          <w:szCs w:val="24"/>
        </w:rPr>
        <w:object w:dxaOrig="3075" w:dyaOrig="645" w14:anchorId="0C1EBA9C">
          <v:shape id="_x0000_i1476" type="#_x0000_t75" style="width:153.75pt;height:32.25pt" o:ole="">
            <v:imagedata r:id="rId877" o:title=""/>
          </v:shape>
          <o:OLEObject Type="Embed" ProgID="Equation.DSMT4" ShapeID="_x0000_i1476" DrawAspect="Content" ObjectID="_1685729363" r:id="rId878"/>
        </w:object>
      </w:r>
    </w:p>
    <w:p w14:paraId="64EA51BA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color w:val="000000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035" w:dyaOrig="285" w14:anchorId="11E9A999">
          <v:shape id="_x0000_i1477" type="#_x0000_t75" style="width:51.75pt;height:14.25pt" o:ole="">
            <v:imagedata r:id="rId879" o:title=""/>
          </v:shape>
          <o:OLEObject Type="Embed" ProgID="Equation.DSMT4" ShapeID="_x0000_i1477" DrawAspect="Content" ObjectID="_1685729364" r:id="rId880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 xml:space="preserve"> có một nghiệm là</w:t>
      </w:r>
    </w:p>
    <w:p w14:paraId="0C4E3E8A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795" w:dyaOrig="630" w14:anchorId="4C1C0B87">
          <v:shape id="_x0000_i1478" type="#_x0000_t75" style="width:39.75pt;height:31.5pt" o:ole="">
            <v:imagedata r:id="rId881" o:title=""/>
          </v:shape>
          <o:OLEObject Type="Embed" ProgID="Equation.DSMT4" ShapeID="_x0000_i1478" DrawAspect="Content" ObjectID="_1685729365" r:id="rId88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630" w:dyaOrig="630" w14:anchorId="6AF315AE">
          <v:shape id="_x0000_i1479" type="#_x0000_t75" style="width:31.5pt;height:31.5pt" o:ole="">
            <v:imagedata r:id="rId883" o:title=""/>
          </v:shape>
          <o:OLEObject Type="Embed" ProgID="Equation.DSMT4" ShapeID="_x0000_i1479" DrawAspect="Content" ObjectID="_1685729366" r:id="rId88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630" w:dyaOrig="630" w14:anchorId="0A9393AC">
          <v:shape id="_x0000_i1480" type="#_x0000_t75" style="width:31.5pt;height:31.5pt" o:ole="">
            <v:imagedata r:id="rId885" o:title=""/>
          </v:shape>
          <o:OLEObject Type="Embed" ProgID="Equation.DSMT4" ShapeID="_x0000_i1480" DrawAspect="Content" ObjectID="_1685729367" r:id="rId88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00" w:dyaOrig="210" w14:anchorId="5A94F0D8">
          <v:shape id="_x0000_i1481" type="#_x0000_t75" style="width:30pt;height:10.5pt" o:ole="">
            <v:imagedata r:id="rId887" o:title=""/>
          </v:shape>
          <o:OLEObject Type="Embed" ProgID="Equation.DSMT4" ShapeID="_x0000_i1481" DrawAspect="Content" ObjectID="_1685729368" r:id="rId88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30C1F22D" w14:textId="24F63F83" w:rsidR="00115773" w:rsidRPr="00AB7916" w:rsidRDefault="00892566" w:rsidP="00115773">
      <w:pPr>
        <w:spacing w:before="6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746B1C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position w:val="-10"/>
          <w:sz w:val="24"/>
          <w:szCs w:val="24"/>
          <w:lang w:val="vi-VN"/>
        </w:rPr>
      </w:pPr>
    </w:p>
    <w:p w14:paraId="5C3DE4F1" w14:textId="77777777" w:rsidR="00115773" w:rsidRPr="00AB7916" w:rsidRDefault="00115773" w:rsidP="00115773">
      <w:pPr>
        <w:spacing w:before="60"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AB7916">
        <w:rPr>
          <w:rFonts w:ascii="Chu Van An" w:hAnsi="Chu Van An" w:cs="Chu Van An"/>
          <w:color w:val="000000"/>
          <w:position w:val="-28"/>
          <w:sz w:val="24"/>
          <w:szCs w:val="24"/>
        </w:rPr>
        <w:object w:dxaOrig="5505" w:dyaOrig="675" w14:anchorId="1EE873A0">
          <v:shape id="_x0000_i1482" type="#_x0000_t75" style="width:275.25pt;height:33.75pt" o:ole="">
            <v:imagedata r:id="rId889" o:title=""/>
          </v:shape>
          <o:OLEObject Type="Embed" ProgID="Equation.DSMT4" ShapeID="_x0000_i1482" DrawAspect="Content" ObjectID="_1685729369" r:id="rId890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 xml:space="preserve">. Vậy </w:t>
      </w:r>
      <w:r w:rsidRPr="00AB7916">
        <w:rPr>
          <w:rFonts w:ascii="Chu Van An" w:hAnsi="Chu Van An" w:cs="Chu Van An"/>
          <w:color w:val="000000"/>
          <w:position w:val="-24"/>
          <w:sz w:val="24"/>
          <w:szCs w:val="24"/>
        </w:rPr>
        <w:object w:dxaOrig="630" w:dyaOrig="630" w14:anchorId="56A87CD7">
          <v:shape id="_x0000_i1483" type="#_x0000_t75" style="width:31.5pt;height:31.5pt" o:ole="">
            <v:imagedata r:id="rId891" o:title=""/>
          </v:shape>
          <o:OLEObject Type="Embed" ProgID="Equation.DSMT4" ShapeID="_x0000_i1483" DrawAspect="Content" ObjectID="_1685729370" r:id="rId892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 xml:space="preserve"> là một nghiệm của pt đã cho.</w:t>
      </w:r>
    </w:p>
    <w:p w14:paraId="4D84CE3D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Phương trình: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290" w:dyaOrig="270" w14:anchorId="18CA3B65">
          <v:shape id="_x0000_i1484" type="#_x0000_t75" style="width:64.5pt;height:13.5pt" o:ole="">
            <v:imagedata r:id="rId893" o:title=""/>
          </v:shape>
          <o:OLEObject Type="Embed" ProgID="Equation.DSMT4" ShapeID="_x0000_i1484" DrawAspect="Content" ObjectID="_1685729371" r:id="rId894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vô nghiệm khi m là:</w:t>
      </w:r>
    </w:p>
    <w:p w14:paraId="7AE8C815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020" w:dyaOrig="270" w14:anchorId="21554BC3">
          <v:shape id="_x0000_i1485" type="#_x0000_t75" style="width:51pt;height:13.5pt" o:ole="">
            <v:imagedata r:id="rId895" o:title=""/>
          </v:shape>
          <o:OLEObject Type="Embed" ProgID="Equation.DSMT4" ShapeID="_x0000_i1485" DrawAspect="Content" ObjectID="_1685729372" r:id="rId896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70" w:dyaOrig="270" w14:anchorId="604848E9">
          <v:shape id="_x0000_i1486" type="#_x0000_t75" style="width:28.5pt;height:13.5pt" o:ole="">
            <v:imagedata r:id="rId897" o:title=""/>
          </v:shape>
          <o:OLEObject Type="Embed" ProgID="Equation.DSMT4" ShapeID="_x0000_i1486" DrawAspect="Content" ObjectID="_1685729373" r:id="rId898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720" w:dyaOrig="270" w14:anchorId="50220103">
          <v:shape id="_x0000_i1487" type="#_x0000_t75" style="width:36pt;height:13.5pt" o:ole="">
            <v:imagedata r:id="rId899" o:title=""/>
          </v:shape>
          <o:OLEObject Type="Embed" ProgID="Equation.DSMT4" ShapeID="_x0000_i1487" DrawAspect="Content" ObjectID="_1685729374" r:id="rId900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B7916">
        <w:rPr>
          <w:rFonts w:ascii="Chu Van An" w:hAnsi="Chu Van An" w:cs="Chu Van An"/>
          <w:position w:val="-10"/>
          <w:sz w:val="24"/>
          <w:szCs w:val="24"/>
        </w:rPr>
        <w:object w:dxaOrig="1305" w:dyaOrig="315" w14:anchorId="438DBF49">
          <v:shape id="_x0000_i1488" type="#_x0000_t75" style="width:65.25pt;height:15.75pt" o:ole="">
            <v:imagedata r:id="rId901" o:title=""/>
          </v:shape>
          <o:OLEObject Type="Embed" ProgID="Equation.DSMT4" ShapeID="_x0000_i1488" DrawAspect="Content" ObjectID="_1685729375" r:id="rId902"/>
        </w:object>
      </w:r>
    </w:p>
    <w:p w14:paraId="4F50CA3C" w14:textId="17A53A90" w:rsidR="00115773" w:rsidRPr="00AB7916" w:rsidRDefault="00892566" w:rsidP="00115773">
      <w:pPr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position w:val="-6"/>
          <w:sz w:val="24"/>
          <w:szCs w:val="24"/>
          <w:lang w:val="vi-VN"/>
        </w:rPr>
        <w:t>Lời giải</w:t>
      </w:r>
    </w:p>
    <w:p w14:paraId="696B3C55" w14:textId="77777777" w:rsidR="00115773" w:rsidRPr="00AB7916" w:rsidRDefault="00115773" w:rsidP="00115773">
      <w:pPr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51F66F3B" w14:textId="77777777" w:rsidR="00115773" w:rsidRPr="00AB7916" w:rsidRDefault="00115773" w:rsidP="00115773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sz w:val="24"/>
          <w:szCs w:val="24"/>
          <w:lang w:val="vi-VN"/>
        </w:rPr>
        <w:t xml:space="preserve">Theo lý thuyết 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960" w:dyaOrig="225" w14:anchorId="2FF01C47">
          <v:shape id="_x0000_i1489" type="#_x0000_t75" style="width:48pt;height:11.25pt" o:ole="">
            <v:imagedata r:id="rId903" o:title=""/>
          </v:shape>
          <o:OLEObject Type="Embed" ProgID="Equation.DSMT4" ShapeID="_x0000_i1489" DrawAspect="Content" ObjectID="_1685729376" r:id="rId904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vô nghiệm khi: </w:t>
      </w:r>
      <w:r w:rsidRPr="00AB7916">
        <w:rPr>
          <w:rFonts w:ascii="Chu Van An" w:hAnsi="Chu Van An" w:cs="Chu Van An"/>
          <w:b/>
          <w:color w:val="000099"/>
          <w:position w:val="-36"/>
          <w:sz w:val="24"/>
          <w:szCs w:val="24"/>
        </w:rPr>
        <w:object w:dxaOrig="915" w:dyaOrig="840" w14:anchorId="29799195">
          <v:shape id="_x0000_i1490" type="#_x0000_t75" style="width:45.75pt;height:42pt" o:ole="">
            <v:imagedata r:id="rId905" o:title=""/>
          </v:shape>
          <o:OLEObject Type="Embed" ProgID="Equation.DSMT4" ShapeID="_x0000_i1490" DrawAspect="Content" ObjectID="_1685729377" r:id="rId906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61608EA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bCs/>
          <w:sz w:val="24"/>
          <w:szCs w:val="24"/>
        </w:rPr>
        <w:t xml:space="preserve">Gọi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38" w:dyaOrig="225" w14:anchorId="37D2C70A">
          <v:shape id="_x0000_i1491" type="#_x0000_t75" style="width:12pt;height:11.25pt" o:ole="">
            <v:imagedata r:id="rId907" o:title=""/>
          </v:shape>
          <o:OLEObject Type="Embed" ProgID="Equation.DSMT4" ShapeID="_x0000_i1491" DrawAspect="Content" ObjectID="_1685729378" r:id="rId908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là nghiệm trong khoảng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776" w:dyaOrig="401" w14:anchorId="2C2A902B">
          <v:shape id="_x0000_i1492" type="#_x0000_t75" style="width:39pt;height:20.25pt" o:ole="">
            <v:imagedata r:id="rId909" o:title=""/>
          </v:shape>
          <o:OLEObject Type="Embed" ProgID="Equation.DSMT4" ShapeID="_x0000_i1492" DrawAspect="Content" ObjectID="_1685729379" r:id="rId910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của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127" w:dyaOrig="676" w14:anchorId="77E98AAC">
          <v:shape id="_x0000_i1493" type="#_x0000_t75" style="width:56.25pt;height:33.75pt" o:ole="">
            <v:imagedata r:id="rId911" o:title=""/>
          </v:shape>
          <o:OLEObject Type="Embed" ProgID="Equation.DSMT4" ShapeID="_x0000_i1493" DrawAspect="Content" ObjectID="_1685729380" r:id="rId912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, nếu biểu diễn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789" w:dyaOrig="614" w14:anchorId="5579EC82">
          <v:shape id="_x0000_i1494" type="#_x0000_t75" style="width:39.75pt;height:30.75pt" o:ole="">
            <v:imagedata r:id="rId913" o:title=""/>
          </v:shape>
          <o:OLEObject Type="Embed" ProgID="Equation.DSMT4" ShapeID="_x0000_i1494" DrawAspect="Content" ObjectID="_1685729381" r:id="rId914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với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00" w:dyaOrig="225" w14:anchorId="4173132A">
          <v:shape id="_x0000_i1495" type="#_x0000_t75" style="width:10.5pt;height:11.25pt" o:ole="">
            <v:imagedata r:id="rId915" o:title=""/>
          </v:shape>
          <o:OLEObject Type="Embed" ProgID="Equation.DSMT4" ShapeID="_x0000_i1495" DrawAspect="Content" ObjectID="_1685729382" r:id="rId916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,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00" w:dyaOrig="288" w14:anchorId="76B30739">
          <v:shape id="_x0000_i1496" type="#_x0000_t75" style="width:10.5pt;height:14.25pt" o:ole="">
            <v:imagedata r:id="rId917" o:title=""/>
          </v:shape>
          <o:OLEObject Type="Embed" ProgID="Equation.DSMT4" ShapeID="_x0000_i1496" DrawAspect="Content" ObjectID="_1685729383" r:id="rId918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là hai số nguyên và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38" w:dyaOrig="614" w14:anchorId="4D291529">
          <v:shape id="_x0000_i1497" type="#_x0000_t75" style="width:12pt;height:30.75pt" o:ole="">
            <v:imagedata r:id="rId919" o:title=""/>
          </v:shape>
          <o:OLEObject Type="Embed" ProgID="Equation.DSMT4" ShapeID="_x0000_i1497" DrawAspect="Content" ObjectID="_1685729384" r:id="rId920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là phân số tối giản thì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313" w:dyaOrig="288" w14:anchorId="3C1D9EAF">
          <v:shape id="_x0000_i1498" type="#_x0000_t75" style="width:15.75pt;height:14.25pt" o:ole="">
            <v:imagedata r:id="rId921" o:title=""/>
          </v:shape>
          <o:OLEObject Type="Embed" ProgID="Equation.DSMT4" ShapeID="_x0000_i1498" DrawAspect="Content" ObjectID="_1685729385" r:id="rId922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bằng bao nhiêu?</w:t>
      </w:r>
    </w:p>
    <w:p w14:paraId="4660FB15" w14:textId="77777777" w:rsidR="00115773" w:rsidRPr="00AB7916" w:rsidRDefault="00115773" w:rsidP="0011577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789" w:dyaOrig="288" w14:anchorId="575D82C7">
          <v:shape id="_x0000_i1499" type="#_x0000_t75" style="width:39.75pt;height:14.25pt" o:ole="">
            <v:imagedata r:id="rId923" o:title=""/>
          </v:shape>
          <o:OLEObject Type="Embed" ProgID="Equation.DSMT4" ShapeID="_x0000_i1499" DrawAspect="Content" ObjectID="_1685729386" r:id="rId92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76" w:dyaOrig="288" w14:anchorId="396EF904">
          <v:shape id="_x0000_i1500" type="#_x0000_t75" style="width:33.75pt;height:14.25pt" o:ole="">
            <v:imagedata r:id="rId925" o:title=""/>
          </v:shape>
          <o:OLEObject Type="Embed" ProgID="Equation.DSMT4" ShapeID="_x0000_i1500" DrawAspect="Content" ObjectID="_1685729387" r:id="rId92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789" w:dyaOrig="288" w14:anchorId="7153D76E">
          <v:shape id="_x0000_i1501" type="#_x0000_t75" style="width:39.75pt;height:14.25pt" o:ole="">
            <v:imagedata r:id="rId927" o:title=""/>
          </v:shape>
          <o:OLEObject Type="Embed" ProgID="Equation.DSMT4" ShapeID="_x0000_i1501" DrawAspect="Content" ObjectID="_1685729388" r:id="rId92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789" w:dyaOrig="288" w14:anchorId="387C9404">
          <v:shape id="_x0000_i1502" type="#_x0000_t75" style="width:39.75pt;height:14.25pt" o:ole="">
            <v:imagedata r:id="rId929" o:title=""/>
          </v:shape>
          <o:OLEObject Type="Embed" ProgID="Equation.DSMT4" ShapeID="_x0000_i1502" DrawAspect="Content" ObjectID="_1685729389" r:id="rId93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18D3B0F" w14:textId="618FB6B7" w:rsidR="00115773" w:rsidRPr="00AB7916" w:rsidRDefault="00892566" w:rsidP="00115773">
      <w:pPr>
        <w:spacing w:before="12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lastRenderedPageBreak/>
        <w:t>Lời giải</w:t>
      </w:r>
    </w:p>
    <w:p w14:paraId="721F6D89" w14:textId="77777777" w:rsidR="00115773" w:rsidRPr="00AB7916" w:rsidRDefault="00115773" w:rsidP="00115773">
      <w:pPr>
        <w:spacing w:after="80"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</w:p>
    <w:p w14:paraId="3ABA1EBA" w14:textId="77777777" w:rsidR="00115773" w:rsidRPr="00AB7916" w:rsidRDefault="00115773" w:rsidP="00115773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bCs/>
          <w:position w:val="-24"/>
          <w:sz w:val="24"/>
          <w:szCs w:val="24"/>
        </w:rPr>
        <w:object w:dxaOrig="3555" w:dyaOrig="676" w14:anchorId="1E473D70">
          <v:shape id="_x0000_i1503" type="#_x0000_t75" style="width:177.75pt;height:33.75pt" o:ole="">
            <v:imagedata r:id="rId931" o:title=""/>
          </v:shape>
          <o:OLEObject Type="Embed" ProgID="Equation.DSMT4" ShapeID="_x0000_i1503" DrawAspect="Content" ObjectID="_1685729390" r:id="rId932"/>
        </w:object>
      </w:r>
      <w:r w:rsidRPr="00AB7916">
        <w:rPr>
          <w:rFonts w:ascii="Chu Van An" w:hAnsi="Chu Van An" w:cs="Chu Van An"/>
          <w:bCs/>
          <w:sz w:val="24"/>
          <w:szCs w:val="24"/>
        </w:rPr>
        <w:t>.</w:t>
      </w:r>
    </w:p>
    <w:p w14:paraId="11398616" w14:textId="77777777" w:rsidR="00115773" w:rsidRPr="00AB7916" w:rsidRDefault="00115773" w:rsidP="00115773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AB7916">
        <w:rPr>
          <w:rFonts w:ascii="Chu Van An" w:hAnsi="Chu Van An" w:cs="Chu Van An"/>
          <w:bCs/>
          <w:sz w:val="24"/>
          <w:szCs w:val="24"/>
        </w:rPr>
        <w:t xml:space="preserve">Với </w:t>
      </w:r>
      <w:r w:rsidRPr="00AB7916">
        <w:rPr>
          <w:rFonts w:ascii="Chu Van An" w:hAnsi="Chu Van An" w:cs="Chu Van An"/>
          <w:bCs/>
          <w:position w:val="-24"/>
          <w:sz w:val="24"/>
          <w:szCs w:val="24"/>
        </w:rPr>
        <w:object w:dxaOrig="2216" w:dyaOrig="614" w14:anchorId="2E0CBF51">
          <v:shape id="_x0000_i1504" type="#_x0000_t75" style="width:111pt;height:30.75pt" o:ole="">
            <v:imagedata r:id="rId933" o:title=""/>
          </v:shape>
          <o:OLEObject Type="Embed" ProgID="Equation.DSMT4" ShapeID="_x0000_i1504" DrawAspect="Content" ObjectID="_1685729391" r:id="rId934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. Suy ra </w:t>
      </w:r>
      <w:r w:rsidRPr="00AB7916">
        <w:rPr>
          <w:rFonts w:ascii="Chu Van An" w:hAnsi="Chu Van An" w:cs="Chu Van An"/>
          <w:bCs/>
          <w:position w:val="-6"/>
          <w:sz w:val="24"/>
          <w:szCs w:val="24"/>
        </w:rPr>
        <w:object w:dxaOrig="651" w:dyaOrig="288" w14:anchorId="3A1440CC">
          <v:shape id="_x0000_i1505" type="#_x0000_t75" style="width:32.25pt;height:14.25pt" o:ole="">
            <v:imagedata r:id="rId935" o:title=""/>
          </v:shape>
          <o:OLEObject Type="Embed" ProgID="Equation.DSMT4" ShapeID="_x0000_i1505" DrawAspect="Content" ObjectID="_1685729392" r:id="rId936"/>
        </w:object>
      </w:r>
      <w:r w:rsidRPr="00AB7916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AB7916">
        <w:rPr>
          <w:rFonts w:ascii="Chu Van An" w:hAnsi="Chu Van An" w:cs="Chu Van An"/>
          <w:bCs/>
          <w:position w:val="-6"/>
          <w:sz w:val="24"/>
          <w:szCs w:val="24"/>
        </w:rPr>
        <w:object w:dxaOrig="538" w:dyaOrig="288" w14:anchorId="360698B1">
          <v:shape id="_x0000_i1506" type="#_x0000_t75" style="width:27pt;height:14.25pt" o:ole="">
            <v:imagedata r:id="rId937" o:title=""/>
          </v:shape>
          <o:OLEObject Type="Embed" ProgID="Equation.DSMT4" ShapeID="_x0000_i1506" DrawAspect="Content" ObjectID="_1685729393" r:id="rId938"/>
        </w:object>
      </w:r>
      <w:r w:rsidRPr="00AB7916">
        <w:rPr>
          <w:rFonts w:ascii="Chu Van An" w:hAnsi="Chu Van An" w:cs="Chu Van An"/>
          <w:bCs/>
          <w:sz w:val="24"/>
          <w:szCs w:val="24"/>
        </w:rPr>
        <w:t>.</w:t>
      </w:r>
    </w:p>
    <w:p w14:paraId="66D9BC87" w14:textId="77777777" w:rsidR="00115773" w:rsidRPr="00AB7916" w:rsidRDefault="00115773" w:rsidP="00115773">
      <w:pPr>
        <w:spacing w:after="8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Cs/>
          <w:sz w:val="24"/>
          <w:szCs w:val="24"/>
        </w:rPr>
        <w:t xml:space="preserve">Vậy </w:t>
      </w:r>
      <w:r w:rsidRPr="00AB7916">
        <w:rPr>
          <w:rFonts w:ascii="Chu Van An" w:hAnsi="Chu Van An" w:cs="Chu Van An"/>
          <w:bCs/>
          <w:position w:val="-6"/>
          <w:sz w:val="24"/>
          <w:szCs w:val="24"/>
        </w:rPr>
        <w:object w:dxaOrig="789" w:dyaOrig="288" w14:anchorId="361C9C30">
          <v:shape id="_x0000_i1507" type="#_x0000_t75" style="width:39.4pt;height:14.25pt" o:ole="">
            <v:imagedata r:id="rId939" o:title=""/>
          </v:shape>
          <o:OLEObject Type="Embed" ProgID="Equation.DSMT4" ShapeID="_x0000_i1507" DrawAspect="Content" ObjectID="_1685729394" r:id="rId940"/>
        </w:object>
      </w:r>
      <w:r w:rsidRPr="00AB7916">
        <w:rPr>
          <w:rFonts w:ascii="Chu Van An" w:hAnsi="Chu Van An" w:cs="Chu Van An"/>
          <w:bCs/>
          <w:sz w:val="24"/>
          <w:szCs w:val="24"/>
        </w:rPr>
        <w:t>.</w:t>
      </w:r>
    </w:p>
    <w:p w14:paraId="4A226C45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 </w:t>
      </w:r>
      <w:r w:rsidRPr="00AB7916">
        <w:rPr>
          <w:rFonts w:ascii="Chu Van An" w:hAnsi="Chu Van An" w:cs="Chu Van An"/>
          <w:sz w:val="24"/>
          <w:szCs w:val="24"/>
        </w:rPr>
        <w:t>Nghiệm của phương trình: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800" w:dyaOrig="279" w14:anchorId="02A0A7C5">
          <v:shape id="_x0000_i1508" type="#_x0000_t75" style="width:90.35pt;height:14.25pt" o:ole="">
            <v:imagedata r:id="rId941" o:title=""/>
          </v:shape>
          <o:OLEObject Type="Embed" ProgID="Equation.DSMT4" ShapeID="_x0000_i1508" DrawAspect="Content" ObjectID="_1685729395" r:id="rId942"/>
        </w:object>
      </w:r>
      <w:r w:rsidRPr="00AB7916">
        <w:rPr>
          <w:rFonts w:ascii="Chu Van An" w:hAnsi="Chu Van An" w:cs="Chu Van An"/>
          <w:sz w:val="24"/>
          <w:szCs w:val="24"/>
        </w:rPr>
        <w:t>là.</w:t>
      </w:r>
    </w:p>
    <w:p w14:paraId="25A07C1E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1620" w:dyaOrig="1320" w14:anchorId="6850EB3C">
          <v:shape id="_x0000_i1509" type="#_x0000_t75" style="width:80.85pt;height:65.9pt" o:ole="">
            <v:imagedata r:id="rId943" o:title=""/>
          </v:shape>
          <o:OLEObject Type="Embed" ProgID="Equation.DSMT4" ShapeID="_x0000_i1509" DrawAspect="Content" ObjectID="_1685729396" r:id="rId94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1480" w:dyaOrig="1320" w14:anchorId="035D3F42">
          <v:shape id="_x0000_i1510" type="#_x0000_t75" style="width:74.05pt;height:65.9pt" o:ole="">
            <v:imagedata r:id="rId945" o:title=""/>
          </v:shape>
          <o:OLEObject Type="Embed" ProgID="Equation.DSMT4" ShapeID="_x0000_i1510" DrawAspect="Content" ObjectID="_1685729397" r:id="rId946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8C657B4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1520" w:dyaOrig="1320" w14:anchorId="2B508505">
          <v:shape id="_x0000_i1511" type="#_x0000_t75" style="width:76.1pt;height:65.9pt" o:ole="">
            <v:imagedata r:id="rId947" o:title=""/>
          </v:shape>
          <o:OLEObject Type="Embed" ProgID="Equation.DSMT4" ShapeID="_x0000_i1511" DrawAspect="Content" ObjectID="_1685729398" r:id="rId94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1560" w:dyaOrig="1320" w14:anchorId="4B0BD394">
          <v:shape id="_x0000_i1512" type="#_x0000_t75" style="width:78.1pt;height:65.9pt" o:ole="">
            <v:imagedata r:id="rId949" o:title=""/>
          </v:shape>
          <o:OLEObject Type="Embed" ProgID="Equation.DSMT4" ShapeID="_x0000_i1512" DrawAspect="Content" ObjectID="_1685729399" r:id="rId95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0C1F4ED7" w14:textId="71D67E00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  <w:r w:rsidR="00115773" w:rsidRPr="00AB7916">
        <w:rPr>
          <w:rFonts w:ascii="Chu Van An" w:hAnsi="Chu Van An" w:cs="Chu Van An"/>
          <w:b/>
          <w:sz w:val="24"/>
          <w:szCs w:val="24"/>
        </w:rPr>
        <w:t>.</w:t>
      </w:r>
    </w:p>
    <w:p w14:paraId="2820354B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76A95802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position w:val="-60"/>
          <w:sz w:val="24"/>
          <w:szCs w:val="24"/>
        </w:rPr>
        <w:object w:dxaOrig="7100" w:dyaOrig="1320" w14:anchorId="1FC0A88A">
          <v:shape id="_x0000_i1513" type="#_x0000_t75" style="width:355.25pt;height:65.9pt" o:ole="">
            <v:imagedata r:id="rId951" o:title=""/>
          </v:shape>
          <o:OLEObject Type="Embed" ProgID="Equation.DSMT4" ShapeID="_x0000_i1513" DrawAspect="Content" ObjectID="_1685729400" r:id="rId95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59A235CB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b/>
          <w:color w:val="92D050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 xml:space="preserve">Trong khoảng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620" w:dyaOrig="400" w14:anchorId="3D0E6C75">
          <v:shape id="_x0000_i1514" type="#_x0000_t75" style="width:31.25pt;height:19.7pt" o:ole="">
            <v:imagedata r:id="rId953" o:title=""/>
          </v:shape>
          <o:OLEObject Type="Embed" ProgID="Equation.DSMT4" ShapeID="_x0000_i1514" DrawAspect="Content" ObjectID="_1685729401" r:id="rId954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680" w:dyaOrig="279" w14:anchorId="6D63926D">
          <v:shape id="_x0000_i1515" type="#_x0000_t75" style="width:84.25pt;height:14.25pt" o:ole="">
            <v:imagedata r:id="rId955" o:title=""/>
          </v:shape>
          <o:OLEObject Type="Embed" ProgID="Equation.DSMT4" ShapeID="_x0000_i1515" DrawAspect="Content" ObjectID="_1685729402" r:id="rId956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tập nghiệm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20" w:dyaOrig="279" w14:anchorId="1FF55C35">
          <v:shape id="_x0000_i1516" type="#_x0000_t75" style="width:10.85pt;height:14.25pt" o:ole="">
            <v:imagedata r:id="rId957" o:title=""/>
          </v:shape>
          <o:OLEObject Type="Embed" ProgID="Equation.DSMT4" ShapeID="_x0000_i1516" DrawAspect="Content" ObjectID="_1685729403" r:id="rId958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bằng</w:t>
      </w:r>
    </w:p>
    <w:p w14:paraId="3EF68A55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700" w:dyaOrig="680" w14:anchorId="22DF136E">
          <v:shape id="_x0000_i1517" type="#_x0000_t75" style="width:84.9pt;height:33.95pt" o:ole="">
            <v:imagedata r:id="rId959" o:title=""/>
          </v:shape>
          <o:OLEObject Type="Embed" ProgID="Equation.DSMT4" ShapeID="_x0000_i1517" DrawAspect="Content" ObjectID="_1685729404" r:id="rId960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  <w:r w:rsidRPr="00AB7916">
        <w:rPr>
          <w:rFonts w:ascii="Chu Van An" w:eastAsia="Times New Roman" w:hAnsi="Chu Van An" w:cs="Chu Van An"/>
          <w:sz w:val="24"/>
          <w:szCs w:val="24"/>
        </w:rPr>
        <w:tab/>
      </w:r>
      <w:r w:rsidRPr="00AB7916">
        <w:rPr>
          <w:rFonts w:ascii="Chu Van An" w:eastAsia="Times New Roman" w:hAnsi="Chu Van An" w:cs="Chu Van An"/>
          <w:sz w:val="24"/>
          <w:szCs w:val="24"/>
        </w:rPr>
        <w:tab/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1320" w:dyaOrig="680" w14:anchorId="62F922F3">
          <v:shape id="_x0000_i1518" type="#_x0000_t75" style="width:65.9pt;height:33.95pt" o:ole="">
            <v:imagedata r:id="rId961" o:title=""/>
          </v:shape>
          <o:OLEObject Type="Embed" ProgID="Equation.DSMT4" ShapeID="_x0000_i1518" DrawAspect="Content" ObjectID="_1685729405" r:id="rId96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325B3B3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160" w:dyaOrig="680" w14:anchorId="0ABEA2C4">
          <v:shape id="_x0000_i1519" type="#_x0000_t75" style="width:108pt;height:33.95pt" o:ole="">
            <v:imagedata r:id="rId963" o:title=""/>
          </v:shape>
          <o:OLEObject Type="Embed" ProgID="Equation.DSMT4" ShapeID="_x0000_i1519" DrawAspect="Content" ObjectID="_1685729406" r:id="rId964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  <w:r w:rsidRPr="00AB7916">
        <w:rPr>
          <w:rFonts w:ascii="Chu Van An" w:eastAsia="Times New Roman" w:hAnsi="Chu Van An" w:cs="Chu Van An"/>
          <w:sz w:val="24"/>
          <w:szCs w:val="24"/>
        </w:rPr>
        <w:tab/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AB791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160" w:dyaOrig="680" w14:anchorId="4E76EE8D">
          <v:shape id="_x0000_i1520" type="#_x0000_t75" style="width:108pt;height:33.95pt" o:ole="">
            <v:imagedata r:id="rId965" o:title=""/>
          </v:shape>
          <o:OLEObject Type="Embed" ProgID="Equation.DSMT4" ShapeID="_x0000_i1520" DrawAspect="Content" ObjectID="_1685729407" r:id="rId966"/>
        </w:object>
      </w:r>
      <w:r w:rsidRPr="00AB7916">
        <w:rPr>
          <w:rFonts w:ascii="Chu Van An" w:eastAsia="Times New Roman" w:hAnsi="Chu Van An" w:cs="Chu Van An"/>
          <w:sz w:val="24"/>
          <w:szCs w:val="24"/>
        </w:rPr>
        <w:t>.</w:t>
      </w:r>
    </w:p>
    <w:p w14:paraId="286BA52F" w14:textId="18488C94" w:rsidR="00115773" w:rsidRPr="00AB7916" w:rsidRDefault="00892566" w:rsidP="00115773">
      <w:pPr>
        <w:spacing w:line="240" w:lineRule="auto"/>
        <w:ind w:left="992" w:hanging="3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4ACB6AB" w14:textId="77777777" w:rsidR="00115773" w:rsidRPr="00AB7916" w:rsidRDefault="00115773" w:rsidP="00115773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</w:p>
    <w:p w14:paraId="30E8999C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position w:val="-60"/>
          <w:sz w:val="24"/>
          <w:szCs w:val="24"/>
        </w:rPr>
        <w:object w:dxaOrig="6780" w:dyaOrig="1320" w14:anchorId="43AA7DA6">
          <v:shape id="_x0000_i1521" type="#_x0000_t75" style="width:338.95pt;height:65.9pt" o:ole="">
            <v:imagedata r:id="rId967" o:title=""/>
          </v:shape>
          <o:OLEObject Type="Embed" ProgID="Equation.DSMT4" ShapeID="_x0000_i1521" DrawAspect="Content" ObjectID="_1685729408" r:id="rId96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659C731" w14:textId="77777777" w:rsidR="00115773" w:rsidRPr="00AB7916" w:rsidRDefault="00115773" w:rsidP="00115773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Suy ra trong khoảng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620" w:dyaOrig="400" w14:anchorId="7EA32EC1">
          <v:shape id="_x0000_i1522" type="#_x0000_t75" style="width:31.25pt;height:19.7pt" o:ole="">
            <v:imagedata r:id="rId953" o:title=""/>
          </v:shape>
          <o:OLEObject Type="Embed" ProgID="Equation.DSMT4" ShapeID="_x0000_i1522" DrawAspect="Content" ObjectID="_1685729409" r:id="rId969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phương trình đã cho có tập nghiệm là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2160" w:dyaOrig="680" w14:anchorId="5545A011">
          <v:shape id="_x0000_i1523" type="#_x0000_t75" style="width:108pt;height:33.95pt" o:ole="">
            <v:imagedata r:id="rId970" o:title=""/>
          </v:shape>
          <o:OLEObject Type="Embed" ProgID="Equation.DSMT4" ShapeID="_x0000_i1523" DrawAspect="Content" ObjectID="_1685729410" r:id="rId97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0651F5A" w14:textId="6CA62292" w:rsidR="001235A5" w:rsidRDefault="00115773" w:rsidP="001235A5">
      <w:pPr>
        <w:tabs>
          <w:tab w:val="left" w:pos="992"/>
        </w:tabs>
        <w:ind w:left="992" w:hanging="992"/>
        <w:jc w:val="both"/>
        <w:rPr>
          <w:b/>
          <w:color w:val="0000FF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AB7916">
        <w:rPr>
          <w:rFonts w:ascii="Chu Van An" w:hAnsi="Chu Van An" w:cs="Chu Van An"/>
          <w:b/>
          <w:color w:val="92D050"/>
          <w:sz w:val="24"/>
          <w:szCs w:val="24"/>
          <w:lang w:val="fr-FR"/>
        </w:rPr>
        <w:t xml:space="preserve"> </w:t>
      </w:r>
    </w:p>
    <w:p w14:paraId="1D3B949F" w14:textId="0A301B6D" w:rsidR="00115773" w:rsidRPr="001235A5" w:rsidRDefault="001235A5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1235A5">
        <w:rPr>
          <w:rFonts w:ascii="Chu Van An" w:hAnsi="Chu Van An" w:cs="Chu Van An"/>
          <w:sz w:val="24"/>
          <w:szCs w:val="24"/>
          <w:lang w:val="fr-FR"/>
        </w:rPr>
        <w:t xml:space="preserve"> Tập nghiệm </w:t>
      </w:r>
      <w:r w:rsidRPr="001235A5">
        <w:rPr>
          <w:rFonts w:ascii="Chu Van An" w:hAnsi="Chu Van An" w:cs="Chu Van An"/>
        </w:rPr>
        <w:t xml:space="preserve">của phương trình </w:t>
      </w:r>
      <w:r w:rsidRPr="001235A5">
        <w:rPr>
          <w:rFonts w:ascii="Chu Van An" w:hAnsi="Chu Van An" w:cs="Chu Van An"/>
          <w:position w:val="-28"/>
        </w:rPr>
        <w:object w:dxaOrig="2290" w:dyaOrig="670" w14:anchorId="3E7DDDC9">
          <v:shape id="_x0000_i1880" type="#_x0000_t75" style="width:114.8pt;height:33.95pt" o:ole="">
            <v:imagedata r:id="rId447" o:title=""/>
          </v:shape>
          <o:OLEObject Type="Embed" ProgID="Equation.DSMT4" ShapeID="_x0000_i1880" DrawAspect="Content" ObjectID="_1685729411" r:id="rId972"/>
        </w:object>
      </w:r>
      <w:r w:rsidRPr="001235A5">
        <w:rPr>
          <w:rFonts w:ascii="Chu Van An" w:hAnsi="Chu Van An" w:cs="Chu Van An"/>
        </w:rPr>
        <w:t xml:space="preserve"> là</w:t>
      </w:r>
    </w:p>
    <w:p w14:paraId="79D79759" w14:textId="77777777" w:rsidR="001235A5" w:rsidRPr="001235A5" w:rsidRDefault="001235A5" w:rsidP="001235A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Chu Van An" w:hAnsi="Chu Van An" w:cs="Chu Van An"/>
        </w:rPr>
      </w:pPr>
      <w:r w:rsidRPr="001235A5">
        <w:rPr>
          <w:rFonts w:ascii="Chu Van An" w:hAnsi="Chu Van An" w:cs="Chu Van An"/>
          <w:b/>
          <w:color w:val="0000FF"/>
        </w:rPr>
        <w:lastRenderedPageBreak/>
        <w:t xml:space="preserve">A. </w:t>
      </w:r>
      <w:r w:rsidRPr="001235A5">
        <w:rPr>
          <w:rFonts w:ascii="Chu Van An" w:hAnsi="Chu Van An" w:cs="Chu Van An"/>
          <w:position w:val="-28"/>
        </w:rPr>
        <w:object w:dxaOrig="1660" w:dyaOrig="670" w14:anchorId="5B586022">
          <v:shape id="_x0000_i1891" type="#_x0000_t75" style="width:83.55pt;height:33.95pt" o:ole="">
            <v:imagedata r:id="rId449" o:title=""/>
          </v:shape>
          <o:OLEObject Type="Embed" ProgID="Equation.DSMT4" ShapeID="_x0000_i1891" DrawAspect="Content" ObjectID="_1685729412" r:id="rId973"/>
        </w:object>
      </w:r>
      <w:r w:rsidRPr="001235A5">
        <w:rPr>
          <w:rFonts w:ascii="Chu Van An" w:hAnsi="Chu Van An" w:cs="Chu Van An"/>
        </w:rPr>
        <w:t>.</w:t>
      </w:r>
      <w:r w:rsidRPr="001235A5">
        <w:rPr>
          <w:rFonts w:ascii="Chu Van An" w:hAnsi="Chu Van An" w:cs="Chu Van An"/>
          <w:b/>
          <w:color w:val="0000FF"/>
        </w:rPr>
        <w:tab/>
      </w:r>
      <w:r w:rsidRPr="001235A5">
        <w:rPr>
          <w:rFonts w:ascii="Chu Van An" w:hAnsi="Chu Van An" w:cs="Chu Van An"/>
          <w:b/>
          <w:color w:val="0000FF"/>
          <w:u w:val="single"/>
        </w:rPr>
        <w:t>B.</w:t>
      </w:r>
      <w:r w:rsidRPr="001235A5">
        <w:rPr>
          <w:rFonts w:ascii="Chu Van An" w:hAnsi="Chu Van An" w:cs="Chu Van An"/>
          <w:b/>
          <w:color w:val="0000FF"/>
        </w:rPr>
        <w:t xml:space="preserve"> </w:t>
      </w:r>
      <w:r w:rsidRPr="001235A5">
        <w:rPr>
          <w:rFonts w:ascii="Chu Van An" w:hAnsi="Chu Van An" w:cs="Chu Van An"/>
          <w:position w:val="-28"/>
        </w:rPr>
        <w:object w:dxaOrig="1510" w:dyaOrig="670" w14:anchorId="686CDDF4">
          <v:shape id="_x0000_i1892" type="#_x0000_t75" style="width:76.1pt;height:33.95pt" o:ole="">
            <v:imagedata r:id="rId451" o:title=""/>
          </v:shape>
          <o:OLEObject Type="Embed" ProgID="Equation.DSMT4" ShapeID="_x0000_i1892" DrawAspect="Content" ObjectID="_1685729413" r:id="rId974"/>
        </w:object>
      </w:r>
      <w:r w:rsidRPr="001235A5">
        <w:rPr>
          <w:rFonts w:ascii="Chu Van An" w:hAnsi="Chu Van An" w:cs="Chu Van An"/>
        </w:rPr>
        <w:t>.</w:t>
      </w:r>
      <w:r w:rsidRPr="001235A5">
        <w:rPr>
          <w:rFonts w:ascii="Chu Van An" w:hAnsi="Chu Van An" w:cs="Chu Van An"/>
          <w:b/>
          <w:color w:val="0000FF"/>
        </w:rPr>
        <w:tab/>
        <w:t xml:space="preserve">C. </w:t>
      </w:r>
      <w:r w:rsidRPr="001235A5">
        <w:rPr>
          <w:rFonts w:ascii="Chu Van An" w:hAnsi="Chu Van An" w:cs="Chu Van An"/>
          <w:position w:val="-28"/>
        </w:rPr>
        <w:object w:dxaOrig="1610" w:dyaOrig="670" w14:anchorId="338BBF2B">
          <v:shape id="_x0000_i1893" type="#_x0000_t75" style="width:80.85pt;height:33.95pt" o:ole="">
            <v:imagedata r:id="rId453" o:title=""/>
          </v:shape>
          <o:OLEObject Type="Embed" ProgID="Equation.DSMT4" ShapeID="_x0000_i1893" DrawAspect="Content" ObjectID="_1685729414" r:id="rId975"/>
        </w:object>
      </w:r>
      <w:r w:rsidRPr="001235A5">
        <w:rPr>
          <w:rFonts w:ascii="Chu Van An" w:hAnsi="Chu Van An" w:cs="Chu Van An"/>
        </w:rPr>
        <w:t>.</w:t>
      </w:r>
      <w:r w:rsidRPr="001235A5">
        <w:rPr>
          <w:rFonts w:ascii="Chu Van An" w:hAnsi="Chu Van An" w:cs="Chu Van An"/>
          <w:b/>
          <w:color w:val="0000FF"/>
        </w:rPr>
        <w:tab/>
        <w:t xml:space="preserve">D. </w:t>
      </w:r>
      <w:r w:rsidRPr="001235A5">
        <w:rPr>
          <w:rFonts w:ascii="Chu Van An" w:hAnsi="Chu Van An" w:cs="Chu Van An"/>
          <w:position w:val="-28"/>
        </w:rPr>
        <w:object w:dxaOrig="1580" w:dyaOrig="670" w14:anchorId="1331B32F">
          <v:shape id="_x0000_i1894" type="#_x0000_t75" style="width:78.8pt;height:33.95pt" o:ole="">
            <v:imagedata r:id="rId455" o:title=""/>
          </v:shape>
          <o:OLEObject Type="Embed" ProgID="Equation.DSMT4" ShapeID="_x0000_i1894" DrawAspect="Content" ObjectID="_1685729415" r:id="rId976"/>
        </w:object>
      </w:r>
      <w:r w:rsidRPr="001235A5">
        <w:rPr>
          <w:rFonts w:ascii="Chu Van An" w:hAnsi="Chu Van An" w:cs="Chu Van An"/>
        </w:rPr>
        <w:t>.</w:t>
      </w:r>
    </w:p>
    <w:p w14:paraId="5ED63B80" w14:textId="77777777" w:rsidR="001235A5" w:rsidRPr="001235A5" w:rsidRDefault="001235A5" w:rsidP="001235A5">
      <w:pPr>
        <w:tabs>
          <w:tab w:val="left" w:pos="2268"/>
        </w:tabs>
        <w:ind w:left="964"/>
        <w:jc w:val="center"/>
        <w:rPr>
          <w:rFonts w:ascii="Chu Van An" w:hAnsi="Chu Van An" w:cs="Chu Van An"/>
          <w:b/>
          <w:color w:val="0000FF"/>
        </w:rPr>
      </w:pPr>
      <w:r w:rsidRPr="001235A5">
        <w:rPr>
          <w:rFonts w:ascii="Chu Van An" w:hAnsi="Chu Van An" w:cs="Chu Van An"/>
          <w:b/>
          <w:color w:val="0000FF"/>
        </w:rPr>
        <w:t>Lời giải</w:t>
      </w:r>
    </w:p>
    <w:p w14:paraId="5BB5753D" w14:textId="77777777" w:rsidR="001235A5" w:rsidRPr="001235A5" w:rsidRDefault="001235A5" w:rsidP="001235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 w:rsidRPr="001235A5">
        <w:rPr>
          <w:rFonts w:ascii="Chu Van An" w:hAnsi="Chu Van An" w:cs="Chu Van An"/>
        </w:rPr>
        <w:t>Ta có:</w:t>
      </w:r>
    </w:p>
    <w:p w14:paraId="5B5F99E6" w14:textId="77777777" w:rsidR="001235A5" w:rsidRPr="001235A5" w:rsidRDefault="001235A5" w:rsidP="001235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 w:rsidRPr="001235A5">
        <w:rPr>
          <w:rFonts w:ascii="Chu Van An" w:eastAsia="Calibri" w:hAnsi="Chu Van An" w:cs="Chu Van An"/>
          <w:position w:val="-28"/>
        </w:rPr>
        <w:object w:dxaOrig="2290" w:dyaOrig="670" w14:anchorId="74B3CE63">
          <v:shape id="_x0000_i1895" type="#_x0000_t75" style="width:114.8pt;height:33.95pt" o:ole="">
            <v:imagedata r:id="rId457" o:title=""/>
          </v:shape>
          <o:OLEObject Type="Embed" ProgID="Equation.DSMT4" ShapeID="_x0000_i1895" DrawAspect="Content" ObjectID="_1685729416" r:id="rId977"/>
        </w:object>
      </w:r>
      <w:r w:rsidRPr="001235A5">
        <w:rPr>
          <w:rFonts w:ascii="Chu Van An" w:eastAsia="Calibri" w:hAnsi="Chu Van An" w:cs="Chu Van An"/>
          <w:position w:val="-28"/>
        </w:rPr>
        <w:object w:dxaOrig="2950" w:dyaOrig="670" w14:anchorId="3101B4A3">
          <v:shape id="_x0000_i1896" type="#_x0000_t75" style="width:148.1pt;height:33.95pt" o:ole="">
            <v:imagedata r:id="rId459" o:title=""/>
          </v:shape>
          <o:OLEObject Type="Embed" ProgID="Equation.DSMT4" ShapeID="_x0000_i1896" DrawAspect="Content" ObjectID="_1685729417" r:id="rId978"/>
        </w:object>
      </w:r>
      <w:r w:rsidRPr="001235A5">
        <w:rPr>
          <w:rFonts w:ascii="Chu Van An" w:eastAsia="Calibri" w:hAnsi="Chu Van An" w:cs="Chu Van An"/>
          <w:position w:val="-28"/>
        </w:rPr>
        <w:object w:dxaOrig="2530" w:dyaOrig="670" w14:anchorId="297B90AE">
          <v:shape id="_x0000_i1897" type="#_x0000_t75" style="width:126.35pt;height:33.95pt" o:ole="">
            <v:imagedata r:id="rId461" o:title=""/>
          </v:shape>
          <o:OLEObject Type="Embed" ProgID="Equation.DSMT4" ShapeID="_x0000_i1897" DrawAspect="Content" ObjectID="_1685729418" r:id="rId979"/>
        </w:object>
      </w:r>
    </w:p>
    <w:p w14:paraId="7D9FE63E" w14:textId="77777777" w:rsidR="001235A5" w:rsidRPr="001235A5" w:rsidRDefault="001235A5" w:rsidP="001235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</w:rPr>
      </w:pPr>
      <w:r w:rsidRPr="001235A5">
        <w:rPr>
          <w:rFonts w:ascii="Chu Van An" w:eastAsia="Calibri" w:hAnsi="Chu Van An" w:cs="Chu Van An"/>
          <w:position w:val="-60"/>
        </w:rPr>
        <w:object w:dxaOrig="5280" w:dyaOrig="1320" w14:anchorId="046A3749">
          <v:shape id="_x0000_i1898" type="#_x0000_t75" style="width:264.25pt;height:65.9pt" o:ole="">
            <v:imagedata r:id="rId980" o:title=""/>
          </v:shape>
          <o:OLEObject Type="Embed" ProgID="Equation.DSMT4" ShapeID="_x0000_i1898" DrawAspect="Content" ObjectID="_1685729419" r:id="rId981"/>
        </w:object>
      </w:r>
      <w:r w:rsidRPr="001235A5">
        <w:rPr>
          <w:rFonts w:ascii="Chu Van An" w:hAnsi="Chu Van An" w:cs="Chu Van An"/>
        </w:rPr>
        <w:t>.</w:t>
      </w:r>
    </w:p>
    <w:p w14:paraId="11C147DE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b/>
          <w:color w:val="92D050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 xml:space="preserve">Tổng tất cả các nghiệm của 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700" w:dyaOrig="279" w14:anchorId="6B1A930D">
          <v:shape id="_x0000_i1524" type="#_x0000_t75" style="width:84.9pt;height:14.25pt" o:ole="">
            <v:imagedata r:id="rId982" o:title=""/>
          </v:shape>
          <o:OLEObject Type="Embed" ProgID="Equation.DSMT4" ShapeID="_x0000_i1524" DrawAspect="Content" ObjectID="_1685729420" r:id="rId983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trong khoảng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740" w:dyaOrig="400" w14:anchorId="7588429F">
          <v:shape id="_x0000_i1525" type="#_x0000_t75" style="width:36.7pt;height:19.7pt" o:ole="">
            <v:imagedata r:id="rId984" o:title=""/>
          </v:shape>
          <o:OLEObject Type="Embed" ProgID="Equation.DSMT4" ShapeID="_x0000_i1525" DrawAspect="Content" ObjectID="_1685729421" r:id="rId985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bằng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220" w:dyaOrig="260" w14:anchorId="0770B2FE">
          <v:shape id="_x0000_i1526" type="#_x0000_t75" style="width:10.85pt;height:12.9pt" o:ole="">
            <v:imagedata r:id="rId986" o:title=""/>
          </v:shape>
          <o:OLEObject Type="Embed" ProgID="Equation.DSMT4" ShapeID="_x0000_i1526" DrawAspect="Content" ObjectID="_1685729422" r:id="rId987"/>
        </w:object>
      </w:r>
      <w:r w:rsidRPr="00AB7916">
        <w:rPr>
          <w:rFonts w:ascii="Chu Van An" w:hAnsi="Chu Van An" w:cs="Chu Van An"/>
          <w:sz w:val="24"/>
          <w:szCs w:val="24"/>
        </w:rPr>
        <w:t xml:space="preserve">. Vậy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220" w:dyaOrig="260" w14:anchorId="098F7D0A">
          <v:shape id="_x0000_i1527" type="#_x0000_t75" style="width:10.85pt;height:12.9pt" o:ole="">
            <v:imagedata r:id="rId988" o:title=""/>
          </v:shape>
          <o:OLEObject Type="Embed" ProgID="Equation.DSMT4" ShapeID="_x0000_i1527" DrawAspect="Content" ObjectID="_1685729423" r:id="rId989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bằng bao nhiêu?</w:t>
      </w:r>
    </w:p>
    <w:p w14:paraId="3EEEDAA7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20" w:dyaOrig="279" w14:anchorId="60BC960A">
          <v:shape id="_x0000_i1528" type="#_x0000_t75" style="width:31.25pt;height:14.25pt" o:ole="">
            <v:imagedata r:id="rId990" o:title=""/>
          </v:shape>
          <o:OLEObject Type="Embed" ProgID="Equation.DSMT4" ShapeID="_x0000_i1528" DrawAspect="Content" ObjectID="_1685729424" r:id="rId991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780" w:dyaOrig="620" w14:anchorId="3DD4DA52">
          <v:shape id="_x0000_i1529" type="#_x0000_t75" style="width:38.7pt;height:31.25pt" o:ole="">
            <v:imagedata r:id="rId992" o:title=""/>
          </v:shape>
          <o:OLEObject Type="Embed" ProgID="Equation.DSMT4" ShapeID="_x0000_i1529" DrawAspect="Content" ObjectID="_1685729425" r:id="rId993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780" w:dyaOrig="620" w14:anchorId="29C849B7">
          <v:shape id="_x0000_i1530" type="#_x0000_t75" style="width:38.7pt;height:31.25pt" o:ole="">
            <v:imagedata r:id="rId994" o:title=""/>
          </v:shape>
          <o:OLEObject Type="Embed" ProgID="Equation.DSMT4" ShapeID="_x0000_i1530" DrawAspect="Content" ObjectID="_1685729426" r:id="rId995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  <w:r w:rsidRPr="00AB7916">
        <w:rPr>
          <w:rFonts w:ascii="Chu Van An" w:hAnsi="Chu Van An" w:cs="Chu Van An"/>
          <w:sz w:val="24"/>
          <w:szCs w:val="24"/>
          <w:lang w:val="vi-VN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740" w:dyaOrig="279" w14:anchorId="03C0C7BA">
          <v:shape id="_x0000_i1531" type="#_x0000_t75" style="width:36.7pt;height:14.25pt" o:ole="">
            <v:imagedata r:id="rId996" o:title=""/>
          </v:shape>
          <o:OLEObject Type="Embed" ProgID="Equation.DSMT4" ShapeID="_x0000_i1531" DrawAspect="Content" ObjectID="_1685729427" r:id="rId997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C470BB0" w14:textId="39DB554A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C9842AA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</w:p>
    <w:p w14:paraId="78426AF7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position w:val="-46"/>
          <w:sz w:val="24"/>
          <w:szCs w:val="24"/>
        </w:rPr>
        <w:object w:dxaOrig="7740" w:dyaOrig="1040" w14:anchorId="15BAE0AC">
          <v:shape id="_x0000_i1532" type="#_x0000_t75" style="width:387.15pt;height:52.3pt" o:ole="">
            <v:imagedata r:id="rId998" o:title=""/>
          </v:shape>
          <o:OLEObject Type="Embed" ProgID="Equation.DSMT4" ShapeID="_x0000_i1532" DrawAspect="Content" ObjectID="_1685729428" r:id="rId999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</w:p>
    <w:p w14:paraId="270E85A3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sz w:val="24"/>
          <w:szCs w:val="24"/>
          <w:lang w:val="vi-VN"/>
        </w:rPr>
        <w:t xml:space="preserve">Với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900" w:dyaOrig="620" w14:anchorId="3D49DF81">
          <v:shape id="_x0000_i1533" type="#_x0000_t75" style="width:144.7pt;height:31.25pt" o:ole="">
            <v:imagedata r:id="rId1000" o:title=""/>
          </v:shape>
          <o:OLEObject Type="Embed" ProgID="Equation.DSMT4" ShapeID="_x0000_i1533" DrawAspect="Content" ObjectID="_1685729429" r:id="rId1001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3297416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820" w:dyaOrig="620" w14:anchorId="56103A78">
          <v:shape id="_x0000_i1534" type="#_x0000_t75" style="width:91pt;height:31.25pt" o:ole="">
            <v:imagedata r:id="rId1002" o:title=""/>
          </v:shape>
          <o:OLEObject Type="Embed" ProgID="Equation.DSMT4" ShapeID="_x0000_i1534" DrawAspect="Content" ObjectID="_1685729430" r:id="rId1003"/>
        </w:object>
      </w:r>
      <w:r w:rsidRPr="00AB7916">
        <w:rPr>
          <w:rFonts w:ascii="Chu Van An" w:hAnsi="Chu Van An" w:cs="Chu Van An"/>
          <w:sz w:val="24"/>
          <w:szCs w:val="24"/>
          <w:lang w:val="vi-VN"/>
        </w:rPr>
        <w:t>.</w:t>
      </w:r>
    </w:p>
    <w:p w14:paraId="185760D6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320" w:dyaOrig="285" w14:anchorId="479FE8EE">
          <v:shape id="_x0000_i1535" type="#_x0000_t75" style="width:65.9pt;height:14.25pt" o:ole="">
            <v:imagedata r:id="rId1004" o:title=""/>
          </v:shape>
          <o:OLEObject Type="Embed" ProgID="Equation.DSMT4" ShapeID="_x0000_i1535" DrawAspect="Content" ObjectID="_1685729431" r:id="rId1005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trên đoạn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1035" w:dyaOrig="405" w14:anchorId="5CB7DC68">
          <v:shape id="_x0000_i1536" type="#_x0000_t75" style="width:51.6pt;height:20.4pt" o:ole="">
            <v:imagedata r:id="rId1006" o:title=""/>
          </v:shape>
          <o:OLEObject Type="Embed" ProgID="Equation.DSMT4" ShapeID="_x0000_i1536" DrawAspect="Content" ObjectID="_1685729432" r:id="rId1007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</w:t>
      </w:r>
    </w:p>
    <w:p w14:paraId="6B2ABA7F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color w:val="000000"/>
          <w:position w:val="-6"/>
          <w:sz w:val="24"/>
          <w:szCs w:val="24"/>
        </w:rPr>
        <w:object w:dxaOrig="525" w:dyaOrig="285" w14:anchorId="148F7BD8">
          <v:shape id="_x0000_i1537" type="#_x0000_t75" style="width:26.5pt;height:14.25pt" o:ole="">
            <v:imagedata r:id="rId1008" o:title=""/>
          </v:shape>
          <o:OLEObject Type="Embed" ProgID="Equation.DSMT4" ShapeID="_x0000_i1537" DrawAspect="Content" ObjectID="_1685729433" r:id="rId1009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color w:val="000000"/>
          <w:position w:val="-6"/>
          <w:sz w:val="24"/>
          <w:szCs w:val="24"/>
        </w:rPr>
        <w:object w:dxaOrig="420" w:dyaOrig="285" w14:anchorId="5F8EBCD2">
          <v:shape id="_x0000_i1538" type="#_x0000_t75" style="width:21.05pt;height:14.25pt" o:ole="">
            <v:imagedata r:id="rId1010" o:title=""/>
          </v:shape>
          <o:OLEObject Type="Embed" ProgID="Equation.DSMT4" ShapeID="_x0000_i1538" DrawAspect="Content" ObjectID="_1685729434" r:id="rId1011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color w:val="000000"/>
          <w:position w:val="-6"/>
          <w:sz w:val="24"/>
          <w:szCs w:val="24"/>
        </w:rPr>
        <w:object w:dxaOrig="555" w:dyaOrig="285" w14:anchorId="01EEBCB4">
          <v:shape id="_x0000_i1539" type="#_x0000_t75" style="width:27.85pt;height:14.25pt" o:ole="">
            <v:imagedata r:id="rId1012" o:title=""/>
          </v:shape>
          <o:OLEObject Type="Embed" ProgID="Equation.DSMT4" ShapeID="_x0000_i1539" DrawAspect="Content" ObjectID="_1685729435" r:id="rId1013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color w:val="000000"/>
          <w:position w:val="-6"/>
          <w:sz w:val="24"/>
          <w:szCs w:val="24"/>
        </w:rPr>
        <w:object w:dxaOrig="495" w:dyaOrig="285" w14:anchorId="3EC9F4E5">
          <v:shape id="_x0000_i1540" type="#_x0000_t75" style="width:24.45pt;height:14.25pt" o:ole="">
            <v:imagedata r:id="rId1014" o:title=""/>
          </v:shape>
          <o:OLEObject Type="Embed" ProgID="Equation.DSMT4" ShapeID="_x0000_i1540" DrawAspect="Content" ObjectID="_1685729436" r:id="rId1015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418249" w14:textId="4526E6C0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93016F1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4ECEF06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position w:val="-6"/>
          <w:sz w:val="24"/>
          <w:szCs w:val="24"/>
        </w:rPr>
        <w:object w:dxaOrig="4380" w:dyaOrig="285" w14:anchorId="64C4D52D">
          <v:shape id="_x0000_i1541" type="#_x0000_t75" style="width:218.7pt;height:14.25pt" o:ole="">
            <v:imagedata r:id="rId1016" o:title=""/>
          </v:shape>
          <o:OLEObject Type="Embed" ProgID="Equation.DSMT4" ShapeID="_x0000_i1541" DrawAspect="Content" ObjectID="_1685729437" r:id="rId1017"/>
        </w:objec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2085" w:dyaOrig="615" w14:anchorId="6E3303F9">
          <v:shape id="_x0000_i1542" type="#_x0000_t75" style="width:103.9pt;height:30.55pt" o:ole="">
            <v:imagedata r:id="rId1018" o:title=""/>
          </v:shape>
          <o:OLEObject Type="Embed" ProgID="Equation.DSMT4" ShapeID="_x0000_i1542" DrawAspect="Content" ObjectID="_1685729438" r:id="rId1019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009A79FF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Ta có: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3735" w:dyaOrig="615" w14:anchorId="362C657D">
          <v:shape id="_x0000_i1543" type="#_x0000_t75" style="width:186.8pt;height:30.55pt" o:ole="">
            <v:imagedata r:id="rId1020" o:title=""/>
          </v:shape>
          <o:OLEObject Type="Embed" ProgID="Equation.DSMT4" ShapeID="_x0000_i1543" DrawAspect="Content" ObjectID="_1685729439" r:id="rId102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4146E3AF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Ta được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1725" w:dyaOrig="405" w14:anchorId="603E33F7">
          <v:shape id="_x0000_i1544" type="#_x0000_t75" style="width:86.25pt;height:20.4pt" o:ole="">
            <v:imagedata r:id="rId1022" o:title=""/>
          </v:shape>
          <o:OLEObject Type="Embed" ProgID="Equation.DSMT4" ShapeID="_x0000_i1544" DrawAspect="Content" ObjectID="_1685729440" r:id="rId1023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57998551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Có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25" w:dyaOrig="285" w14:anchorId="4D5C767A">
          <v:shape id="_x0000_i1545" type="#_x0000_t75" style="width:26.5pt;height:14.25pt" o:ole="">
            <v:imagedata r:id="rId1024" o:title=""/>
          </v:shape>
          <o:OLEObject Type="Embed" ProgID="Equation.DSMT4" ShapeID="_x0000_i1545" DrawAspect="Content" ObjectID="_1685729441" r:id="rId1025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giá trị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95" w:dyaOrig="285" w14:anchorId="6F3A07CD">
          <v:shape id="_x0000_i1546" type="#_x0000_t75" style="width:9.5pt;height:14.25pt" o:ole="">
            <v:imagedata r:id="rId1026" o:title=""/>
          </v:shape>
          <o:OLEObject Type="Embed" ProgID="Equation.DSMT4" ShapeID="_x0000_i1546" DrawAspect="Content" ObjectID="_1685729442" r:id="rId1027"/>
        </w:object>
      </w:r>
      <w:r w:rsidRPr="00AB7916">
        <w:rPr>
          <w:rFonts w:ascii="Chu Van An" w:hAnsi="Chu Van An" w:cs="Chu Van An"/>
          <w:sz w:val="24"/>
          <w:szCs w:val="24"/>
        </w:rPr>
        <w:t xml:space="preserve">, ứng với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25" w:dyaOrig="285" w14:anchorId="204A2961">
          <v:shape id="_x0000_i1547" type="#_x0000_t75" style="width:26.5pt;height:14.25pt" o:ole="">
            <v:imagedata r:id="rId1028" o:title=""/>
          </v:shape>
          <o:OLEObject Type="Embed" ProgID="Equation.DSMT4" ShapeID="_x0000_i1547" DrawAspect="Content" ObjectID="_1685729443" r:id="rId1029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nghiệm của phương trình trên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1035" w:dyaOrig="405" w14:anchorId="582222E9">
          <v:shape id="_x0000_i1548" type="#_x0000_t75" style="width:51.6pt;height:20.4pt" o:ole="">
            <v:imagedata r:id="rId1006" o:title=""/>
          </v:shape>
          <o:OLEObject Type="Embed" ProgID="Equation.DSMT4" ShapeID="_x0000_i1548" DrawAspect="Content" ObjectID="_1685729444" r:id="rId103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379C6A70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AB7916">
        <w:rPr>
          <w:rFonts w:ascii="Chu Van An" w:hAnsi="Chu Van An" w:cs="Chu Van An"/>
          <w:sz w:val="24"/>
          <w:szCs w:val="24"/>
          <w:lang w:val="vi-VN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665" w:dyaOrig="630" w14:anchorId="30A23916">
          <v:shape id="_x0000_i1549" type="#_x0000_t75" style="width:83.55pt;height:31.25pt" o:ole="">
            <v:imagedata r:id="rId1031" o:title=""/>
          </v:shape>
          <o:OLEObject Type="Embed" ProgID="Equation.DSMT4" ShapeID="_x0000_i1549" DrawAspect="Content" ObjectID="_1685729445" r:id="rId1032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các nghiệm </w:t>
      </w:r>
      <w:r w:rsidRPr="00AB7916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06AC27C1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AB7916">
        <w:rPr>
          <w:rFonts w:ascii="Chu Van An" w:hAnsi="Chu Van An" w:cs="Chu Van An"/>
          <w:position w:val="-30"/>
          <w:sz w:val="24"/>
          <w:szCs w:val="24"/>
        </w:rPr>
        <w:object w:dxaOrig="1800" w:dyaOrig="720" w14:anchorId="5A74BECF">
          <v:shape id="_x0000_i1550" type="#_x0000_t75" style="width:90.35pt;height:36pt" o:ole="">
            <v:imagedata r:id="rId1033" o:title=""/>
          </v:shape>
          <o:OLEObject Type="Embed" ProgID="Equation.DSMT4" ShapeID="_x0000_i1550" DrawAspect="Content" ObjectID="_1685729446" r:id="rId1034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57DBB28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1710" w:dyaOrig="1320" w14:anchorId="4BC8DF6B">
          <v:shape id="_x0000_i1551" type="#_x0000_t75" style="width:85.6pt;height:65.9pt" o:ole="">
            <v:imagedata r:id="rId1035" o:title=""/>
          </v:shape>
          <o:OLEObject Type="Embed" ProgID="Equation.DSMT4" ShapeID="_x0000_i1551" DrawAspect="Content" ObjectID="_1685729447" r:id="rId1036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381AF2C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position w:val="-30"/>
          <w:sz w:val="24"/>
          <w:szCs w:val="24"/>
        </w:rPr>
        <w:object w:dxaOrig="1635" w:dyaOrig="720" w14:anchorId="742FEC00">
          <v:shape id="_x0000_i1552" type="#_x0000_t75" style="width:81.5pt;height:36pt" o:ole="">
            <v:imagedata r:id="rId1037" o:title=""/>
          </v:shape>
          <o:OLEObject Type="Embed" ProgID="Equation.DSMT4" ShapeID="_x0000_i1552" DrawAspect="Content" ObjectID="_1685729448" r:id="rId1038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129E2F4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30"/>
          <w:sz w:val="24"/>
          <w:szCs w:val="24"/>
        </w:rPr>
        <w:object w:dxaOrig="1800" w:dyaOrig="720" w14:anchorId="6D7DBDEC">
          <v:shape id="_x0000_i1553" type="#_x0000_t75" style="width:90.35pt;height:36pt" o:ole="">
            <v:imagedata r:id="rId1039" o:title=""/>
          </v:shape>
          <o:OLEObject Type="Embed" ProgID="Equation.DSMT4" ShapeID="_x0000_i1553" DrawAspect="Content" ObjectID="_1685729449" r:id="rId1040"/>
        </w:object>
      </w:r>
      <w:r w:rsidRPr="00AB791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F49EC7" w14:textId="462BD4E5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7C271D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AF54FE3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Ta có: </w:t>
      </w:r>
      <w:r w:rsidRPr="00AB7916">
        <w:rPr>
          <w:rFonts w:ascii="Chu Van An" w:hAnsi="Chu Van An" w:cs="Chu Van An"/>
          <w:position w:val="-30"/>
          <w:sz w:val="24"/>
          <w:szCs w:val="24"/>
        </w:rPr>
        <w:object w:dxaOrig="7080" w:dyaOrig="720" w14:anchorId="0BEC05BE">
          <v:shape id="_x0000_i1554" type="#_x0000_t75" style="width:353.9pt;height:36pt" o:ole="">
            <v:imagedata r:id="rId1041" o:title=""/>
          </v:shape>
          <o:OLEObject Type="Embed" ProgID="Equation.DSMT4" ShapeID="_x0000_i1554" DrawAspect="Content" ObjectID="_1685729450" r:id="rId1042"/>
        </w:object>
      </w:r>
    </w:p>
    <w:p w14:paraId="600694D3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 </w:t>
      </w:r>
      <w:r w:rsidRPr="00AB7916">
        <w:rPr>
          <w:rFonts w:ascii="Chu Van An" w:eastAsia="Calibri" w:hAnsi="Chu Van An" w:cs="Chu Van An"/>
          <w:sz w:val="24"/>
          <w:szCs w:val="24"/>
        </w:rPr>
        <w:t xml:space="preserve">Số nghiệm của phương trình: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30" w:dyaOrig="630" w14:anchorId="78A4F900">
          <v:shape id="_x0000_i1555" type="#_x0000_t75" style="width:61.8pt;height:31.25pt" o:ole="">
            <v:imagedata r:id="rId1043" o:title=""/>
          </v:shape>
          <o:OLEObject Type="Embed" ProgID="Equation.DSMT4" ShapeID="_x0000_i1555" DrawAspect="Content" ObjectID="_1685729451" r:id="rId1044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thuộc khoảng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810" w:dyaOrig="390" w14:anchorId="6BF170EE">
          <v:shape id="_x0000_i1556" type="#_x0000_t75" style="width:40.75pt;height:19.7pt" o:ole="">
            <v:imagedata r:id="rId1045" o:title=""/>
          </v:shape>
          <o:OLEObject Type="Embed" ProgID="Equation.DSMT4" ShapeID="_x0000_i1556" DrawAspect="Content" ObjectID="_1685729452" r:id="rId1046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77884914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210" w:dyaOrig="255" w14:anchorId="28864516">
          <v:shape id="_x0000_i1557" type="#_x0000_t75" style="width:10.2pt;height:12.9pt" o:ole="">
            <v:imagedata r:id="rId1047" o:title=""/>
          </v:shape>
          <o:OLEObject Type="Embed" ProgID="Equation.DSMT4" ShapeID="_x0000_i1557" DrawAspect="Content" ObjectID="_1685729453" r:id="rId1048"/>
        </w:object>
      </w:r>
      <w:r w:rsidRPr="00AB791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135" w:dyaOrig="255" w14:anchorId="421522C0">
          <v:shape id="_x0000_i1558" type="#_x0000_t75" style="width:6.8pt;height:12.9pt" o:ole="">
            <v:imagedata r:id="rId1049" o:title=""/>
          </v:shape>
          <o:OLEObject Type="Embed" ProgID="Equation.DSMT4" ShapeID="_x0000_i1558" DrawAspect="Content" ObjectID="_1685729454" r:id="rId1050"/>
        </w:object>
      </w:r>
      <w:r w:rsidRPr="00AB791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210" w:dyaOrig="255" w14:anchorId="3FE2FDB6">
          <v:shape id="_x0000_i1559" type="#_x0000_t75" style="width:10.2pt;height:12.9pt" o:ole="">
            <v:imagedata r:id="rId1051" o:title=""/>
          </v:shape>
          <o:OLEObject Type="Embed" ProgID="Equation.DSMT4" ShapeID="_x0000_i1559" DrawAspect="Content" ObjectID="_1685729455" r:id="rId1052"/>
        </w:object>
      </w:r>
      <w:r w:rsidRPr="00AB791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AB7916">
        <w:rPr>
          <w:rFonts w:ascii="Chu Van An" w:eastAsia="Calibri" w:hAnsi="Chu Van An" w:cs="Chu Van An"/>
          <w:sz w:val="24"/>
          <w:szCs w:val="24"/>
        </w:rPr>
        <w:tab/>
      </w:r>
      <w:r w:rsidRPr="00AB791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80" w:dyaOrig="285" w14:anchorId="022C006B">
          <v:shape id="_x0000_i1560" type="#_x0000_t75" style="width:8.85pt;height:14.25pt" o:ole="">
            <v:imagedata r:id="rId1053" o:title=""/>
          </v:shape>
          <o:OLEObject Type="Embed" ProgID="Equation.DSMT4" ShapeID="_x0000_i1560" DrawAspect="Content" ObjectID="_1685729456" r:id="rId1054"/>
        </w:object>
      </w:r>
      <w:r w:rsidRPr="00AB791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26869B8" w14:textId="1C96F680" w:rsidR="00115773" w:rsidRPr="00AB7916" w:rsidRDefault="00892566" w:rsidP="0011577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AAC8F96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</w:p>
    <w:p w14:paraId="090D3BDF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noProof/>
          <w:sz w:val="24"/>
          <w:szCs w:val="24"/>
        </w:rPr>
      </w:pPr>
      <w:r w:rsidRPr="00AB7916">
        <w:rPr>
          <w:rFonts w:ascii="Chu Van An" w:eastAsia="Calibri" w:hAnsi="Chu Van An" w:cs="Chu Van An"/>
          <w:noProof/>
          <w:sz w:val="24"/>
          <w:szCs w:val="24"/>
        </w:rPr>
        <w:t>Cách 1:</w:t>
      </w:r>
    </w:p>
    <w:p w14:paraId="5BBE8D56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noProof/>
          <w:sz w:val="24"/>
          <w:szCs w:val="24"/>
        </w:rPr>
      </w:pPr>
      <w:r w:rsidRPr="00AB7916">
        <w:rPr>
          <w:rFonts w:ascii="Chu Van An" w:hAnsi="Chu Van An" w:cs="Chu Van An"/>
          <w:position w:val="-24"/>
          <w:sz w:val="24"/>
          <w:szCs w:val="24"/>
        </w:rPr>
        <w:object w:dxaOrig="5430" w:dyaOrig="630" w14:anchorId="6D18BF6B">
          <v:shape id="_x0000_i1561" type="#_x0000_t75" style="width:271.7pt;height:31.25pt" o:ole="">
            <v:imagedata r:id="rId1055" o:title=""/>
          </v:shape>
          <o:OLEObject Type="Embed" ProgID="Equation.DSMT4" ShapeID="_x0000_i1561" DrawAspect="Content" ObjectID="_1685729457" r:id="rId1056"/>
        </w:object>
      </w:r>
      <w:r w:rsidRPr="00AB7916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38410657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AB7916">
        <w:rPr>
          <w:rFonts w:ascii="Chu Van An" w:eastAsia="Calibri" w:hAnsi="Chu Van An" w:cs="Chu Van An"/>
          <w:sz w:val="24"/>
          <w:szCs w:val="24"/>
          <w:lang w:val="vi-VN"/>
        </w:rPr>
        <w:t xml:space="preserve">+) Xét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4755" w:dyaOrig="630" w14:anchorId="69744EB4">
          <v:shape id="_x0000_i1562" type="#_x0000_t75" style="width:237.75pt;height:31.25pt" o:ole="">
            <v:imagedata r:id="rId1057" o:title=""/>
          </v:shape>
          <o:OLEObject Type="Embed" ProgID="Equation.DSMT4" ShapeID="_x0000_i1562" DrawAspect="Content" ObjectID="_1685729458" r:id="rId1058"/>
        </w:object>
      </w:r>
      <w:r w:rsidRPr="00AB7916">
        <w:rPr>
          <w:rFonts w:ascii="Chu Van An" w:eastAsia="Calibri" w:hAnsi="Chu Van An" w:cs="Chu Van An"/>
          <w:sz w:val="24"/>
          <w:szCs w:val="24"/>
          <w:lang w:val="vi-VN"/>
        </w:rPr>
        <w:t xml:space="preserve"> .</w:t>
      </w:r>
    </w:p>
    <w:p w14:paraId="319D193D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AB7916">
        <w:rPr>
          <w:rFonts w:ascii="Chu Van An" w:eastAsia="Calibri" w:hAnsi="Chu Van An" w:cs="Chu Van An"/>
          <w:sz w:val="24"/>
          <w:szCs w:val="24"/>
          <w:lang w:val="vi-VN"/>
        </w:rPr>
        <w:t xml:space="preserve">+) Xét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4980" w:dyaOrig="630" w14:anchorId="2DFC3046">
          <v:shape id="_x0000_i1563" type="#_x0000_t75" style="width:249.3pt;height:31.25pt" o:ole="">
            <v:imagedata r:id="rId1059" o:title=""/>
          </v:shape>
          <o:OLEObject Type="Embed" ProgID="Equation.DSMT4" ShapeID="_x0000_i1563" DrawAspect="Content" ObjectID="_1685729459" r:id="rId1060"/>
        </w:object>
      </w:r>
      <w:r w:rsidRPr="00AB791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72DE06A2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sz w:val="24"/>
          <w:szCs w:val="24"/>
        </w:rPr>
        <w:t xml:space="preserve">Vậy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30" w:dyaOrig="630" w14:anchorId="3ED4C1F3">
          <v:shape id="_x0000_i1564" type="#_x0000_t75" style="width:61.8pt;height:31.25pt" o:ole="">
            <v:imagedata r:id="rId1061" o:title=""/>
          </v:shape>
          <o:OLEObject Type="Embed" ProgID="Equation.DSMT4" ShapeID="_x0000_i1564" DrawAspect="Content" ObjectID="_1685729460" r:id="rId1062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có 2 nghiệm trên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810" w:dyaOrig="390" w14:anchorId="03215CED">
          <v:shape id="_x0000_i1565" type="#_x0000_t75" style="width:40.75pt;height:19.7pt" o:ole="">
            <v:imagedata r:id="rId1063" o:title=""/>
          </v:shape>
          <o:OLEObject Type="Embed" ProgID="Equation.DSMT4" ShapeID="_x0000_i1565" DrawAspect="Content" ObjectID="_1685729461" r:id="rId1064"/>
        </w:object>
      </w:r>
      <w:r w:rsidRPr="00AB7916">
        <w:rPr>
          <w:rFonts w:ascii="Chu Van An" w:eastAsia="Calibri" w:hAnsi="Chu Van An" w:cs="Chu Van An"/>
          <w:sz w:val="24"/>
          <w:szCs w:val="24"/>
        </w:rPr>
        <w:t>.</w:t>
      </w:r>
    </w:p>
    <w:p w14:paraId="4AB16E03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sz w:val="24"/>
          <w:szCs w:val="24"/>
        </w:rPr>
        <w:t>Cách 2:</w:t>
      </w:r>
    </w:p>
    <w:p w14:paraId="13D637FE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AB7916">
        <w:rPr>
          <w:rFonts w:ascii="Chu Van An" w:hAnsi="Chu Van An" w:cs="Chu Van An"/>
          <w:position w:val="-10"/>
          <w:sz w:val="24"/>
          <w:szCs w:val="24"/>
        </w:rPr>
        <w:object w:dxaOrig="1050" w:dyaOrig="330" w14:anchorId="31F694D0">
          <v:shape id="_x0000_i1566" type="#_x0000_t75" style="width:52.3pt;height:16.3pt" o:ole="">
            <v:imagedata r:id="rId1065" o:title=""/>
          </v:shape>
          <o:OLEObject Type="Embed" ProgID="Equation.DSMT4" ShapeID="_x0000_i1566" DrawAspect="Content" ObjectID="_1685729462" r:id="rId1066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là hàm số tuần hoàn với chu kì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30" w:dyaOrig="285" w14:anchorId="5BB7C98D">
          <v:shape id="_x0000_i1567" type="#_x0000_t75" style="width:31.25pt;height:14.25pt" o:ole="">
            <v:imagedata r:id="rId1067" o:title=""/>
          </v:shape>
          <o:OLEObject Type="Embed" ProgID="Equation.DSMT4" ShapeID="_x0000_i1567" DrawAspect="Content" ObjectID="_1685729463" r:id="rId1068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. Trên mỗi khoảng có độ dài bằng chu kì thì phương trình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3015" w:dyaOrig="390" w14:anchorId="34BC1CD6">
          <v:shape id="_x0000_i1568" type="#_x0000_t75" style="width:150.8pt;height:19.7pt" o:ole="">
            <v:imagedata r:id="rId1069" o:title=""/>
          </v:shape>
          <o:OLEObject Type="Embed" ProgID="Equation.DSMT4" ShapeID="_x0000_i1568" DrawAspect="Content" ObjectID="_1685729464" r:id="rId1070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luôn có đúng hai nghiệm.</w:t>
      </w:r>
    </w:p>
    <w:p w14:paraId="1C2EC904" w14:textId="77777777" w:rsidR="00115773" w:rsidRPr="00AB7916" w:rsidRDefault="00115773" w:rsidP="0011577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AB7916">
        <w:rPr>
          <w:rFonts w:ascii="Chu Van An" w:eastAsia="Calibri" w:hAnsi="Chu Van An" w:cs="Chu Van An"/>
          <w:sz w:val="24"/>
          <w:szCs w:val="24"/>
        </w:rPr>
        <w:t xml:space="preserve">Do đó trên </w:t>
      </w:r>
      <w:r w:rsidRPr="00AB7916">
        <w:rPr>
          <w:rFonts w:ascii="Chu Van An" w:hAnsi="Chu Van An" w:cs="Chu Van An"/>
          <w:position w:val="-14"/>
          <w:sz w:val="24"/>
          <w:szCs w:val="24"/>
        </w:rPr>
        <w:object w:dxaOrig="810" w:dyaOrig="390" w14:anchorId="2FAB05D3">
          <v:shape id="_x0000_i1569" type="#_x0000_t75" style="width:40.75pt;height:19.7pt" o:ole="">
            <v:imagedata r:id="rId1071" o:title=""/>
          </v:shape>
          <o:OLEObject Type="Embed" ProgID="Equation.DSMT4" ShapeID="_x0000_i1569" DrawAspect="Content" ObjectID="_1685729465" r:id="rId1072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thì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30" w:dyaOrig="630" w14:anchorId="4F0B3F73">
          <v:shape id="_x0000_i1570" type="#_x0000_t75" style="width:61.8pt;height:31.25pt" o:ole="">
            <v:imagedata r:id="rId1073" o:title=""/>
          </v:shape>
          <o:OLEObject Type="Embed" ProgID="Equation.DSMT4" ShapeID="_x0000_i1570" DrawAspect="Content" ObjectID="_1685729466" r:id="rId1074"/>
        </w:object>
      </w:r>
      <w:r w:rsidRPr="00AB7916">
        <w:rPr>
          <w:rFonts w:ascii="Chu Van An" w:eastAsia="Calibri" w:hAnsi="Chu Van An" w:cs="Chu Van An"/>
          <w:sz w:val="24"/>
          <w:szCs w:val="24"/>
        </w:rPr>
        <w:t xml:space="preserve"> có đúng hai nghiệm.</w:t>
      </w:r>
    </w:p>
    <w:p w14:paraId="49E26BB4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201" w:dyaOrig="287" w14:anchorId="7D8E09C6">
          <v:shape id="_x0000_i1571" type="#_x0000_t75" style="width:59.75pt;height:14.25pt" o:ole="">
            <v:imagedata r:id="rId1075" o:title=""/>
          </v:shape>
          <o:OLEObject Type="Embed" ProgID="Equation.DSMT4" ShapeID="_x0000_i1571" DrawAspect="Content" ObjectID="_1685729467" r:id="rId1076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nghiệm khi</w:t>
      </w:r>
    </w:p>
    <w:p w14:paraId="0E4ABCA6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14" w:dyaOrig="287" w14:anchorId="4D19D974">
          <v:shape id="_x0000_i1572" type="#_x0000_t75" style="width:30.55pt;height:14.25pt" o:ole="">
            <v:imagedata r:id="rId1077" o:title=""/>
          </v:shape>
          <o:OLEObject Type="Embed" ProgID="Equation.DSMT4" ShapeID="_x0000_i1572" DrawAspect="Content" ObjectID="_1685729468" r:id="rId1078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30"/>
          <w:sz w:val="24"/>
          <w:szCs w:val="24"/>
        </w:rPr>
        <w:object w:dxaOrig="826" w:dyaOrig="723" w14:anchorId="73B81FF6">
          <v:shape id="_x0000_i1573" type="#_x0000_t75" style="width:41.45pt;height:36pt" o:ole="">
            <v:imagedata r:id="rId1079" o:title=""/>
          </v:shape>
          <o:OLEObject Type="Embed" ProgID="Equation.DSMT4" ShapeID="_x0000_i1573" DrawAspect="Content" ObjectID="_1685729469" r:id="rId108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53" w:dyaOrig="287" w14:anchorId="79AF24FD">
          <v:shape id="_x0000_i1574" type="#_x0000_t75" style="width:27.85pt;height:14.25pt" o:ole="">
            <v:imagedata r:id="rId1081" o:title=""/>
          </v:shape>
          <o:OLEObject Type="Embed" ProgID="Equation.DSMT4" ShapeID="_x0000_i1574" DrawAspect="Content" ObjectID="_1685729470" r:id="rId1082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53" w:dyaOrig="287" w14:anchorId="4F2AEB3B">
          <v:shape id="_x0000_i1575" type="#_x0000_t75" style="width:27.85pt;height:14.25pt" o:ole="">
            <v:imagedata r:id="rId1083" o:title=""/>
          </v:shape>
          <o:OLEObject Type="Embed" ProgID="Equation.DSMT4" ShapeID="_x0000_i1575" DrawAspect="Content" ObjectID="_1685729471" r:id="rId1084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6433E121" w14:textId="236313B3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508B00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</w:p>
    <w:p w14:paraId="6DF15AEF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Phương trình có nghiệm khi và chỉ khi </w:t>
      </w:r>
      <w:r w:rsidRPr="00AB7916">
        <w:rPr>
          <w:rFonts w:ascii="Chu Van An" w:hAnsi="Chu Van An" w:cs="Chu Van An"/>
          <w:position w:val="-50"/>
          <w:sz w:val="24"/>
          <w:szCs w:val="24"/>
        </w:rPr>
        <w:object w:dxaOrig="2894" w:dyaOrig="1126" w14:anchorId="3C8F10DF">
          <v:shape id="_x0000_i1576" type="#_x0000_t75" style="width:144.7pt;height:56.4pt" o:ole="">
            <v:imagedata r:id="rId1085" o:title=""/>
          </v:shape>
          <o:OLEObject Type="Embed" ProgID="Equation.DSMT4" ShapeID="_x0000_i1576" DrawAspect="Content" ObjectID="_1685729472" r:id="rId1086"/>
        </w:object>
      </w:r>
    </w:p>
    <w:p w14:paraId="5F3A7E28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Phương trình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340" w:dyaOrig="279" w14:anchorId="57871E11">
          <v:shape id="_x0000_i1577" type="#_x0000_t75" style="width:67.25pt;height:14.25pt" o:ole="">
            <v:imagedata r:id="rId1087" o:title=""/>
          </v:shape>
          <o:OLEObject Type="Embed" ProgID="Equation.DSMT4" ShapeID="_x0000_i1577" DrawAspect="Content" ObjectID="_1685729473" r:id="rId1088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bao nhiêu nghiệm thuộc đoạn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999" w:dyaOrig="680" w14:anchorId="759950F5">
          <v:shape id="_x0000_i1578" type="#_x0000_t75" style="width:50.25pt;height:33.95pt" o:ole="">
            <v:imagedata r:id="rId1089" o:title=""/>
          </v:shape>
          <o:OLEObject Type="Embed" ProgID="Equation.DSMT4" ShapeID="_x0000_i1578" DrawAspect="Content" ObjectID="_1685729474" r:id="rId1090"/>
        </w:object>
      </w:r>
      <w:r w:rsidRPr="00AB7916">
        <w:rPr>
          <w:rFonts w:ascii="Chu Van An" w:hAnsi="Chu Van An" w:cs="Chu Van An"/>
          <w:sz w:val="24"/>
          <w:szCs w:val="24"/>
        </w:rPr>
        <w:t>?</w:t>
      </w:r>
    </w:p>
    <w:p w14:paraId="62069DC5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bCs/>
          <w:color w:val="470DD7"/>
          <w:sz w:val="24"/>
          <w:szCs w:val="24"/>
        </w:rPr>
      </w:pPr>
      <w:r w:rsidRPr="00AB791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200" w:dyaOrig="279" w14:anchorId="15C3BE98">
          <v:shape id="_x0000_i1579" type="#_x0000_t75" style="width:10.2pt;height:14.25pt" o:ole="">
            <v:imagedata r:id="rId1091" o:title=""/>
          </v:shape>
          <o:OLEObject Type="Embed" ProgID="Equation.DSMT4" ShapeID="_x0000_i1579" DrawAspect="Content" ObjectID="_1685729475" r:id="rId1092"/>
        </w:object>
      </w:r>
      <w:r w:rsidRPr="00AB7916">
        <w:rPr>
          <w:rFonts w:ascii="Chu Van An" w:hAnsi="Chu Van An" w:cs="Chu Van An"/>
          <w:bCs/>
          <w:color w:val="470DD7"/>
          <w:sz w:val="24"/>
          <w:szCs w:val="24"/>
        </w:rPr>
        <w:t>.</w:t>
      </w:r>
      <w:r w:rsidRPr="00AB7916">
        <w:rPr>
          <w:rFonts w:ascii="Chu Van An" w:hAnsi="Chu Van An" w:cs="Chu Van An"/>
          <w:b/>
          <w:bCs/>
          <w:color w:val="470DD7"/>
          <w:sz w:val="24"/>
          <w:szCs w:val="24"/>
        </w:rPr>
        <w:tab/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200" w:dyaOrig="260" w14:anchorId="11737CCD">
          <v:shape id="_x0000_i1580" type="#_x0000_t75" style="width:10.2pt;height:12.9pt" o:ole="">
            <v:imagedata r:id="rId1093" o:title=""/>
          </v:shape>
          <o:OLEObject Type="Embed" ProgID="Equation.DSMT4" ShapeID="_x0000_i1580" DrawAspect="Content" ObjectID="_1685729476" r:id="rId1094"/>
        </w:object>
      </w:r>
      <w:r w:rsidRPr="00AB7916">
        <w:rPr>
          <w:rFonts w:ascii="Chu Van An" w:hAnsi="Chu Van An" w:cs="Chu Van An"/>
          <w:bCs/>
          <w:color w:val="470DD7"/>
          <w:sz w:val="24"/>
          <w:szCs w:val="24"/>
        </w:rPr>
        <w:t>.</w:t>
      </w:r>
      <w:r w:rsidRPr="00AB7916">
        <w:rPr>
          <w:rFonts w:ascii="Chu Van An" w:hAnsi="Chu Van An" w:cs="Chu Van An"/>
          <w:b/>
          <w:bCs/>
          <w:color w:val="470DD7"/>
          <w:sz w:val="24"/>
          <w:szCs w:val="24"/>
        </w:rPr>
        <w:tab/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180" w:dyaOrig="279" w14:anchorId="16878510">
          <v:shape id="_x0000_i1581" type="#_x0000_t75" style="width:8.85pt;height:14.25pt" o:ole="">
            <v:imagedata r:id="rId1095" o:title=""/>
          </v:shape>
          <o:OLEObject Type="Embed" ProgID="Equation.DSMT4" ShapeID="_x0000_i1581" DrawAspect="Content" ObjectID="_1685729477" r:id="rId1096"/>
        </w:object>
      </w:r>
      <w:r w:rsidRPr="00AB7916">
        <w:rPr>
          <w:rFonts w:ascii="Chu Van An" w:hAnsi="Chu Van An" w:cs="Chu Van An"/>
          <w:bCs/>
          <w:color w:val="470DD7"/>
          <w:sz w:val="24"/>
          <w:szCs w:val="24"/>
        </w:rPr>
        <w:t>.</w:t>
      </w:r>
      <w:r w:rsidRPr="00AB7916">
        <w:rPr>
          <w:rFonts w:ascii="Chu Van An" w:hAnsi="Chu Van An" w:cs="Chu Van An"/>
          <w:b/>
          <w:bCs/>
          <w:color w:val="470DD7"/>
          <w:sz w:val="24"/>
          <w:szCs w:val="24"/>
        </w:rPr>
        <w:tab/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D. </w:t>
      </w:r>
      <w:r w:rsidRPr="00AB7916">
        <w:rPr>
          <w:rFonts w:ascii="Chu Van An" w:hAnsi="Chu Van An" w:cs="Chu Van An"/>
          <w:position w:val="-4"/>
          <w:sz w:val="24"/>
          <w:szCs w:val="24"/>
        </w:rPr>
        <w:object w:dxaOrig="139" w:dyaOrig="260" w14:anchorId="68088051">
          <v:shape id="_x0000_i1582" type="#_x0000_t75" style="width:6.8pt;height:12.9pt" o:ole="">
            <v:imagedata r:id="rId1097" o:title=""/>
          </v:shape>
          <o:OLEObject Type="Embed" ProgID="Equation.DSMT4" ShapeID="_x0000_i1582" DrawAspect="Content" ObjectID="_1685729478" r:id="rId1098"/>
        </w:object>
      </w:r>
      <w:r w:rsidRPr="00AB7916">
        <w:rPr>
          <w:rFonts w:ascii="Chu Van An" w:hAnsi="Chu Van An" w:cs="Chu Van An"/>
          <w:bCs/>
          <w:color w:val="470DD7"/>
          <w:sz w:val="24"/>
          <w:szCs w:val="24"/>
        </w:rPr>
        <w:t>.</w:t>
      </w:r>
    </w:p>
    <w:p w14:paraId="32DF7538" w14:textId="727870CA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</w:rPr>
      </w:pPr>
      <w:r w:rsidRPr="00892566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1A0B957" w14:textId="77777777" w:rsidR="00115773" w:rsidRPr="00AB7916" w:rsidRDefault="00115773" w:rsidP="00115773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</w:pPr>
      <w:r w:rsidRPr="00AB7916">
        <w:rPr>
          <w:rFonts w:ascii="Chu Van An" w:hAnsi="Chu Van An" w:cs="Chu Van An"/>
          <w:b/>
          <w:bCs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bCs/>
          <w:sz w:val="24"/>
          <w:szCs w:val="24"/>
        </w:rPr>
        <w:t>họn</w:t>
      </w:r>
      <w:r w:rsidRPr="00AB7916">
        <w:rPr>
          <w:rFonts w:ascii="Chu Van An" w:hAnsi="Chu Van An" w:cs="Chu Van An"/>
          <w:b/>
          <w:bCs/>
          <w:sz w:val="24"/>
          <w:szCs w:val="24"/>
        </w:rPr>
        <w:tab/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AB7916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</w:p>
    <w:p w14:paraId="4DF309D5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7460" w:dyaOrig="1320" w14:anchorId="292F8489">
          <v:shape id="_x0000_i1583" type="#_x0000_t75" style="width:372.9pt;height:65.9pt" o:ole="">
            <v:imagedata r:id="rId1099" o:title=""/>
          </v:shape>
          <o:OLEObject Type="Embed" ProgID="Equation.DSMT4" ShapeID="_x0000_i1583" DrawAspect="Content" ObjectID="_1685729479" r:id="rId110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7FCD184D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AB7916">
        <w:rPr>
          <w:rFonts w:ascii="Chu Van An" w:hAnsi="Chu Van An" w:cs="Chu Van An"/>
          <w:bCs/>
          <w:position w:val="-28"/>
          <w:sz w:val="24"/>
          <w:szCs w:val="24"/>
        </w:rPr>
        <w:object w:dxaOrig="7280" w:dyaOrig="680" w14:anchorId="1EFC3ED5">
          <v:shape id="_x0000_i1584" type="#_x0000_t75" style="width:364.1pt;height:33.95pt" o:ole="">
            <v:imagedata r:id="rId1101" o:title=""/>
          </v:shape>
          <o:OLEObject Type="Embed" ProgID="Equation.DSMT4" ShapeID="_x0000_i1584" DrawAspect="Content" ObjectID="_1685729480" r:id="rId1102"/>
        </w:object>
      </w:r>
      <w:r w:rsidRPr="00AB7916">
        <w:rPr>
          <w:rFonts w:ascii="Chu Van An" w:hAnsi="Chu Van An" w:cs="Chu Van An"/>
          <w:bCs/>
          <w:sz w:val="24"/>
          <w:szCs w:val="24"/>
        </w:rPr>
        <w:t>.</w:t>
      </w:r>
    </w:p>
    <w:p w14:paraId="7A2A3FB3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Cs/>
          <w:sz w:val="24"/>
          <w:szCs w:val="24"/>
        </w:rPr>
        <w:t xml:space="preserve">Vậy họ nghiệm này có hai nghiệm thuộc đoạn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999" w:dyaOrig="680" w14:anchorId="4E033AA9">
          <v:shape id="_x0000_i1585" type="#_x0000_t75" style="width:50.25pt;height:33.95pt" o:ole="">
            <v:imagedata r:id="rId1089" o:title=""/>
          </v:shape>
          <o:OLEObject Type="Embed" ProgID="Equation.DSMT4" ShapeID="_x0000_i1585" DrawAspect="Content" ObjectID="_1685729481" r:id="rId1103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620" w:dyaOrig="620" w14:anchorId="6CEE3198">
          <v:shape id="_x0000_i1586" type="#_x0000_t75" style="width:80.85pt;height:31.25pt" o:ole="">
            <v:imagedata r:id="rId1104" o:title=""/>
          </v:shape>
          <o:OLEObject Type="Embed" ProgID="Equation.DSMT4" ShapeID="_x0000_i1586" DrawAspect="Content" ObjectID="_1685729482" r:id="rId1105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41DAAE70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AB7916">
        <w:rPr>
          <w:rFonts w:ascii="Chu Van An" w:hAnsi="Chu Van An" w:cs="Chu Van An"/>
          <w:bCs/>
          <w:position w:val="-28"/>
          <w:sz w:val="24"/>
          <w:szCs w:val="24"/>
        </w:rPr>
        <w:object w:dxaOrig="6740" w:dyaOrig="680" w14:anchorId="08F18A02">
          <v:shape id="_x0000_i1587" type="#_x0000_t75" style="width:336.9pt;height:33.95pt" o:ole="">
            <v:imagedata r:id="rId1106" o:title=""/>
          </v:shape>
          <o:OLEObject Type="Embed" ProgID="Equation.DSMT4" ShapeID="_x0000_i1587" DrawAspect="Content" ObjectID="_1685729483" r:id="rId1107"/>
        </w:object>
      </w:r>
      <w:r w:rsidRPr="00AB7916">
        <w:rPr>
          <w:rFonts w:ascii="Chu Van An" w:hAnsi="Chu Van An" w:cs="Chu Van An"/>
          <w:bCs/>
          <w:sz w:val="24"/>
          <w:szCs w:val="24"/>
        </w:rPr>
        <w:t>.</w:t>
      </w:r>
    </w:p>
    <w:p w14:paraId="7D62D4A0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Cs/>
          <w:sz w:val="24"/>
          <w:szCs w:val="24"/>
        </w:rPr>
        <w:t xml:space="preserve">Vậy họ nghiệm này có một nghiệm thuộc đoạn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999" w:dyaOrig="680" w14:anchorId="354836E2">
          <v:shape id="_x0000_i1588" type="#_x0000_t75" style="width:50.25pt;height:33.95pt" o:ole="">
            <v:imagedata r:id="rId1089" o:title=""/>
          </v:shape>
          <o:OLEObject Type="Embed" ProgID="Equation.DSMT4" ShapeID="_x0000_i1588" DrawAspect="Content" ObjectID="_1685729484" r:id="rId1108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800" w:dyaOrig="620" w14:anchorId="2E6E52DF">
          <v:shape id="_x0000_i1589" type="#_x0000_t75" style="width:40.1pt;height:31.25pt" o:ole="">
            <v:imagedata r:id="rId1109" o:title=""/>
          </v:shape>
          <o:OLEObject Type="Embed" ProgID="Equation.DSMT4" ShapeID="_x0000_i1589" DrawAspect="Content" ObjectID="_1685729485" r:id="rId1110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53840B70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AB7916">
        <w:rPr>
          <w:rFonts w:ascii="Chu Van An" w:hAnsi="Chu Van An" w:cs="Chu Van An"/>
          <w:sz w:val="24"/>
          <w:szCs w:val="24"/>
        </w:rPr>
        <w:t xml:space="preserve">Vậy phương trình ban đầu có ba nghiệm thuộc đoạn </w:t>
      </w:r>
      <w:r w:rsidRPr="00AB7916">
        <w:rPr>
          <w:rFonts w:ascii="Chu Van An" w:hAnsi="Chu Van An" w:cs="Chu Van An"/>
          <w:position w:val="-28"/>
          <w:sz w:val="24"/>
          <w:szCs w:val="24"/>
        </w:rPr>
        <w:object w:dxaOrig="999" w:dyaOrig="680" w14:anchorId="596DF586">
          <v:shape id="_x0000_i1590" type="#_x0000_t75" style="width:50.25pt;height:33.95pt" o:ole="">
            <v:imagedata r:id="rId1089" o:title=""/>
          </v:shape>
          <o:OLEObject Type="Embed" ProgID="Equation.DSMT4" ShapeID="_x0000_i1590" DrawAspect="Content" ObjectID="_1685729486" r:id="rId1111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0BB7B7B5" w14:textId="77777777" w:rsidR="00115773" w:rsidRPr="00AB7916" w:rsidRDefault="00115773" w:rsidP="00360BA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B791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B7916">
        <w:rPr>
          <w:rFonts w:ascii="Chu Van An" w:hAnsi="Chu Van An" w:cs="Chu Van An"/>
          <w:sz w:val="24"/>
          <w:szCs w:val="24"/>
        </w:rPr>
        <w:t xml:space="preserve">Biết các nghiệm của phương trình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30" w:dyaOrig="630" w14:anchorId="6A70FE94">
          <v:shape id="_x0000_i1591" type="#_x0000_t75" style="width:61.8pt;height:31.25pt" o:ole="">
            <v:imagedata r:id="rId1112" o:title=""/>
          </v:shape>
          <o:OLEObject Type="Embed" ProgID="Equation.DSMT4" ShapeID="_x0000_i1591" DrawAspect="Content" ObjectID="_1685729487" r:id="rId1113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có dạng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140" w:dyaOrig="630" w14:anchorId="0BE358FF">
          <v:shape id="_x0000_i1592" type="#_x0000_t75" style="width:57.05pt;height:31.25pt" o:ole="">
            <v:imagedata r:id="rId1114" o:title=""/>
          </v:shape>
          <o:OLEObject Type="Embed" ProgID="Equation.DSMT4" ShapeID="_x0000_i1592" DrawAspect="Content" ObjectID="_1685729488" r:id="rId1115"/>
        </w:object>
      </w:r>
      <w:r w:rsidRPr="00AB7916">
        <w:rPr>
          <w:rFonts w:ascii="Chu Van An" w:hAnsi="Chu Van An" w:cs="Chu Van An"/>
          <w:sz w:val="24"/>
          <w:szCs w:val="24"/>
        </w:rPr>
        <w:t xml:space="preserve">và </w:t>
      </w:r>
      <w:r w:rsidRPr="00AB7916">
        <w:rPr>
          <w:rFonts w:ascii="Chu Van An" w:hAnsi="Chu Van An" w:cs="Chu Van An"/>
          <w:position w:val="-24"/>
          <w:sz w:val="24"/>
          <w:szCs w:val="24"/>
        </w:rPr>
        <w:object w:dxaOrig="1290" w:dyaOrig="630" w14:anchorId="2BD9F153">
          <v:shape id="_x0000_i1593" type="#_x0000_t75" style="width:64.55pt;height:31.25pt" o:ole="">
            <v:imagedata r:id="rId1116" o:title=""/>
          </v:shape>
          <o:OLEObject Type="Embed" ProgID="Equation.DSMT4" ShapeID="_x0000_i1593" DrawAspect="Content" ObjectID="_1685729489" r:id="rId1117"/>
        </w:object>
      </w:r>
      <w:r w:rsidRPr="00AB7916">
        <w:rPr>
          <w:rFonts w:ascii="Chu Van An" w:hAnsi="Chu Van An" w:cs="Chu Van An"/>
          <w:sz w:val="24"/>
          <w:szCs w:val="24"/>
        </w:rPr>
        <w:t>,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600" w:dyaOrig="270" w14:anchorId="630BC9F4">
          <v:shape id="_x0000_i1594" type="#_x0000_t75" style="width:29.9pt;height:13.6pt" o:ole="">
            <v:imagedata r:id="rId1118" o:title=""/>
          </v:shape>
          <o:OLEObject Type="Embed" ProgID="Equation.DSMT4" ShapeID="_x0000_i1594" DrawAspect="Content" ObjectID="_1685729490" r:id="rId1119"/>
        </w:object>
      </w:r>
      <w:r w:rsidRPr="00AB7916">
        <w:rPr>
          <w:rFonts w:ascii="Chu Van An" w:hAnsi="Chu Van An" w:cs="Chu Van An"/>
          <w:sz w:val="24"/>
          <w:szCs w:val="24"/>
        </w:rPr>
        <w:t xml:space="preserve">; với </w:t>
      </w:r>
      <w:r w:rsidRPr="00AB7916">
        <w:rPr>
          <w:rFonts w:ascii="Chu Van An" w:hAnsi="Chu Van An" w:cs="Chu Van An"/>
          <w:position w:val="-10"/>
          <w:sz w:val="24"/>
          <w:szCs w:val="24"/>
        </w:rPr>
        <w:object w:dxaOrig="450" w:dyaOrig="270" w14:anchorId="564F7672">
          <v:shape id="_x0000_i1595" type="#_x0000_t75" style="width:22.4pt;height:13.6pt" o:ole="">
            <v:imagedata r:id="rId1120" o:title=""/>
          </v:shape>
          <o:OLEObject Type="Embed" ProgID="Equation.DSMT4" ShapeID="_x0000_i1595" DrawAspect="Content" ObjectID="_1685729491" r:id="rId1121"/>
        </w:object>
      </w:r>
      <w:r w:rsidRPr="00AB7916">
        <w:rPr>
          <w:rFonts w:ascii="Chu Van An" w:hAnsi="Chu Van An" w:cs="Chu Van An"/>
          <w:sz w:val="24"/>
          <w:szCs w:val="24"/>
        </w:rPr>
        <w:t xml:space="preserve"> là các số nguyên dương. Khi đó </w:t>
      </w:r>
      <w:r w:rsidRPr="00AB7916">
        <w:rPr>
          <w:rFonts w:ascii="Chu Van An" w:hAnsi="Chu Van An" w:cs="Chu Van An"/>
          <w:position w:val="-6"/>
          <w:sz w:val="24"/>
          <w:szCs w:val="24"/>
        </w:rPr>
        <w:object w:dxaOrig="570" w:dyaOrig="240" w14:anchorId="417FE754">
          <v:shape id="_x0000_i1596" type="#_x0000_t75" style="width:28.55pt;height:12.25pt" o:ole="">
            <v:imagedata r:id="rId1122" o:title=""/>
          </v:shape>
          <o:OLEObject Type="Embed" ProgID="Equation.DSMT4" ShapeID="_x0000_i1596" DrawAspect="Content" ObjectID="_1685729492" r:id="rId1123"/>
        </w:object>
      </w:r>
      <w:r w:rsidRPr="00AB7916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AB7916">
        <w:rPr>
          <w:rFonts w:ascii="Chu Van An" w:hAnsi="Chu Van An" w:cs="Chu Van An"/>
          <w:sz w:val="24"/>
          <w:szCs w:val="24"/>
        </w:rPr>
        <w:t>bằng</w:t>
      </w:r>
    </w:p>
    <w:p w14:paraId="220F6370" w14:textId="77777777" w:rsidR="00115773" w:rsidRPr="00AB7916" w:rsidRDefault="00115773" w:rsidP="0011577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B7916">
        <w:rPr>
          <w:rFonts w:ascii="Chu Van An" w:hAnsi="Chu Van An" w:cs="Chu Van An"/>
          <w:sz w:val="24"/>
          <w:szCs w:val="24"/>
        </w:rPr>
        <w:t>4.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B7916">
        <w:rPr>
          <w:rFonts w:ascii="Chu Van An" w:hAnsi="Chu Van An" w:cs="Chu Van An"/>
          <w:sz w:val="24"/>
          <w:szCs w:val="24"/>
        </w:rPr>
        <w:t>3.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B7916">
        <w:rPr>
          <w:rFonts w:ascii="Chu Van An" w:hAnsi="Chu Van An" w:cs="Chu Van An"/>
          <w:sz w:val="24"/>
          <w:szCs w:val="24"/>
        </w:rPr>
        <w:t>5.</w:t>
      </w:r>
      <w:r w:rsidRPr="00AB7916">
        <w:rPr>
          <w:rFonts w:ascii="Chu Van An" w:hAnsi="Chu Van An" w:cs="Chu Van An"/>
          <w:sz w:val="24"/>
          <w:szCs w:val="24"/>
        </w:rPr>
        <w:tab/>
      </w:r>
      <w:r w:rsidRPr="00AB7916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AB7916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B7916">
        <w:rPr>
          <w:rFonts w:ascii="Chu Van An" w:hAnsi="Chu Van An" w:cs="Chu Van An"/>
          <w:sz w:val="24"/>
          <w:szCs w:val="24"/>
        </w:rPr>
        <w:t>6.</w:t>
      </w:r>
    </w:p>
    <w:p w14:paraId="43667A82" w14:textId="3FDDDE4F" w:rsidR="00115773" w:rsidRPr="00AB7916" w:rsidRDefault="00892566" w:rsidP="0011577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769741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59958422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position w:val="-24"/>
          <w:sz w:val="24"/>
          <w:szCs w:val="24"/>
        </w:rPr>
        <w:object w:dxaOrig="1230" w:dyaOrig="630" w14:anchorId="62DA5B47">
          <v:shape id="_x0000_i1597" type="#_x0000_t75" style="width:61.8pt;height:31.25pt" o:ole="">
            <v:imagedata r:id="rId1124" o:title=""/>
          </v:shape>
          <o:OLEObject Type="Embed" ProgID="Equation.DSMT4" ShapeID="_x0000_i1597" DrawAspect="Content" ObjectID="_1685729493" r:id="rId1125"/>
        </w:object>
      </w:r>
      <w:r w:rsidRPr="00AB7916">
        <w:rPr>
          <w:rFonts w:ascii="Chu Van An" w:hAnsi="Chu Van An" w:cs="Chu Van An"/>
          <w:position w:val="-60"/>
          <w:sz w:val="24"/>
          <w:szCs w:val="24"/>
        </w:rPr>
        <w:object w:dxaOrig="6360" w:dyaOrig="1320" w14:anchorId="6DECA3DB">
          <v:shape id="_x0000_i1598" type="#_x0000_t75" style="width:317.9pt;height:65.9pt" o:ole="">
            <v:imagedata r:id="rId1126" o:title=""/>
          </v:shape>
          <o:OLEObject Type="Embed" ProgID="Equation.DSMT4" ShapeID="_x0000_i1598" DrawAspect="Content" ObjectID="_1685729494" r:id="rId1127"/>
        </w:object>
      </w:r>
    </w:p>
    <w:p w14:paraId="57FAFF4A" w14:textId="77777777" w:rsidR="00115773" w:rsidRPr="00AB7916" w:rsidRDefault="00115773" w:rsidP="0011577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B7916">
        <w:rPr>
          <w:rFonts w:ascii="Chu Van An" w:hAnsi="Chu Van An" w:cs="Chu Van An"/>
          <w:position w:val="-6"/>
          <w:sz w:val="24"/>
          <w:szCs w:val="24"/>
        </w:rPr>
        <w:object w:dxaOrig="1890" w:dyaOrig="270" w14:anchorId="2A570C6F">
          <v:shape id="_x0000_i1599" type="#_x0000_t75" style="width:94.4pt;height:13.6pt" o:ole="">
            <v:imagedata r:id="rId1128" o:title=""/>
          </v:shape>
          <o:OLEObject Type="Embed" ProgID="Equation.DSMT4" ShapeID="_x0000_i1599" DrawAspect="Content" ObjectID="_1685729495" r:id="rId1129"/>
        </w:object>
      </w:r>
      <w:r w:rsidRPr="00AB7916">
        <w:rPr>
          <w:rFonts w:ascii="Chu Van An" w:hAnsi="Chu Van An" w:cs="Chu Van An"/>
          <w:sz w:val="24"/>
          <w:szCs w:val="24"/>
        </w:rPr>
        <w:t>.</w:t>
      </w:r>
    </w:p>
    <w:p w14:paraId="1FA91E05" w14:textId="06C64833" w:rsidR="00EC5D1C" w:rsidRPr="007303C3" w:rsidRDefault="00460B37" w:rsidP="007303C3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FCC7582" wp14:editId="64D8953C">
                <wp:extent cx="6547104" cy="2862173"/>
                <wp:effectExtent l="0" t="19050" r="25400" b="1460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62173"/>
                          <a:chOff x="0" y="0"/>
                          <a:chExt cx="6547104" cy="278109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03"/>
                            <a:ext cx="6547104" cy="25199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2193A45" w14:textId="77777777" w:rsidR="00460B37" w:rsidRPr="007F3815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ĐK: x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240" w:dyaOrig="660" w14:anchorId="3F8D7DA0">
                                  <v:shape id="_x0000_i1601" type="#_x0000_t75" style="width:12.25pt;height:33.3pt" o:ole="">
                                    <v:imagedata r:id="rId119" o:title=""/>
                                  </v:shape>
                                  <o:OLEObject Type="Embed" ProgID="Equation.DSMT4" ShapeID="_x0000_i1601" DrawAspect="Content" ObjectID="_1685729786" r:id="rId1130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(k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Z).</w:t>
                              </w:r>
                            </w:p>
                            <w:p w14:paraId="0CDD2610" w14:textId="12773A5B" w:rsidR="00460B37" w:rsidRPr="007F3815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Phương trình có nghiệm  x = arctan(a) + k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70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k </w: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F381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Z;</w:t>
                              </w:r>
                            </w:p>
                            <w:p w14:paraId="03067C65" w14:textId="3759AC05" w:rsidR="007F3815" w:rsidRPr="007F3815" w:rsidRDefault="00DC7D71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633" w:dyaOrig="301" w14:anchorId="2ADEDF2C">
                                  <v:shape id="_x0000_i1603" type="#_x0000_t75" style="width:198.35pt;height:16.3pt" o:ole="">
                                    <v:imagedata r:id="rId1131" o:title=""/>
                                  </v:shape>
                                  <o:OLEObject Type="Embed" ProgID="Equation.DSMT4" ShapeID="_x0000_i1603" DrawAspect="Content" ObjectID="_1685729787" r:id="rId1132"/>
                                </w:object>
                              </w:r>
                              <w:r w:rsidR="007F3815"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bookmarkStart w:id="1" w:name="_Hlk75046328"/>
                            <w:p w14:paraId="0B7692EB" w14:textId="37B98CD6" w:rsidR="007F3815" w:rsidRPr="007F3815" w:rsidRDefault="007F3815" w:rsidP="00360BA5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340" w:dyaOrig="320" w14:anchorId="598E3A01">
                                  <v:shape id="_x0000_i1605" type="#_x0000_t75" style="width:167.1pt;height:15.6pt" o:ole="">
                                    <v:imagedata r:id="rId1133" o:title=""/>
                                  </v:shape>
                                  <o:OLEObject Type="Embed" ProgID="Equation.DSMT4" ShapeID="_x0000_i1605" DrawAspect="Content" ObjectID="_1685729788" r:id="rId1134"/>
                                </w:object>
                              </w:r>
                            </w:p>
                            <w:p w14:paraId="5EEEF871" w14:textId="67612F71" w:rsidR="007F3815" w:rsidRPr="007F3815" w:rsidRDefault="007F3815" w:rsidP="00360BA5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284"/>
                                  <w:tab w:val="left" w:pos="700"/>
                                  <w:tab w:val="left" w:pos="2835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600" w:dyaOrig="680" w14:anchorId="4054248F">
                                  <v:shape id="_x0000_i1607" type="#_x0000_t75" style="width:180.7pt;height:33.95pt" o:ole="">
                                    <v:imagedata r:id="rId1135" o:title=""/>
                                  </v:shape>
                                  <o:OLEObject Type="Embed" ProgID="Equation.DSMT4" ShapeID="_x0000_i1607" DrawAspect="Content" ObjectID="_1685729789" r:id="rId1136"/>
                                </w:object>
                              </w:r>
                              <w:r w:rsidRPr="007F38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7CC97EB" w14:textId="2FE387D7" w:rsidR="007F3815" w:rsidRPr="007F3815" w:rsidRDefault="007F3815" w:rsidP="00360BA5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F3815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3700" w:dyaOrig="680" w14:anchorId="770B66E0">
                                  <v:shape id="_x0000_i1609" type="#_x0000_t75" style="width:184.75pt;height:33.95pt" o:ole="">
                                    <v:imagedata r:id="rId1137" o:title=""/>
                                  </v:shape>
                                  <o:OLEObject Type="Embed" ProgID="Equation.DSMT4" ShapeID="_x0000_i1609" DrawAspect="Content" ObjectID="_1685729790" r:id="rId1138"/>
                                </w:object>
                              </w:r>
                              <w:bookmarkEnd w:id="1"/>
                            </w:p>
                            <w:p w14:paraId="6DECA07D" w14:textId="77777777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D5BAF2" w14:textId="5BC785D7" w:rsidR="00460B37" w:rsidRP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Phương trình tanx = a</w:t>
                                        </w:r>
                                      </w:p>
                                      <w:p w14:paraId="0771A02C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26CDD59E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47" style="width:515.5pt;height:225.35pt;mso-position-horizontal-relative:char;mso-position-vertical-relative:line" coordsize="65471,2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">
                <v:shape id="Rectangle: Diagonal Corners Rounded 1" o:spid="_x0000_s1148" style="position:absolute;top:2611;width:65471;height:2519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186;6547104,2496124;6532329,2519987;112179,2519987;0,2338801;0,23863;14775,0" o:connectangles="0,0,0,0,0,0,0,0,0" textboxrect="0,0,6435090,1533525"/>
                  <v:textbox>
                    <w:txbxContent>
                      <w:p w14:paraId="6A6AC28D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2193A45" w14:textId="77777777" w:rsidR="00460B37" w:rsidRPr="007F3815" w:rsidRDefault="00460B37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ĐK: x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9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7F3815">
                          <w:rPr>
                            <w:rFonts w:ascii="Chu Van An" w:hAnsi="Chu Van An" w:cs="Chu Van An"/>
                            <w:position w:val="-24"/>
                            <w:sz w:val="24"/>
                            <w:szCs w:val="24"/>
                          </w:rPr>
                          <w:object w:dxaOrig="240" w:dyaOrig="660" w14:anchorId="3F8D7DA0">
                            <v:shape id="_x0000_i1601" type="#_x0000_t75" style="width:12.25pt;height:33.3pt" o:ole="">
                              <v:imagedata r:id="rId119" o:title=""/>
                            </v:shape>
                            <o:OLEObject Type="Embed" ProgID="Equation.DSMT4" ShapeID="_x0000_i1601" DrawAspect="Content" ObjectID="_1685729786" r:id="rId1139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(k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Z).</w:t>
                        </w:r>
                      </w:p>
                      <w:p w14:paraId="0CDD2610" w14:textId="12773A5B" w:rsidR="00460B37" w:rsidRPr="007F3815" w:rsidRDefault="00460B37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Phương trình có nghiệm  x = arctan(a) + k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70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k </w: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E"/>
                        </w:r>
                        <w:r w:rsidRPr="007F381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Z;</w:t>
                        </w:r>
                      </w:p>
                      <w:p w14:paraId="03067C65" w14:textId="3759AC05" w:rsidR="007F3815" w:rsidRPr="007F3815" w:rsidRDefault="00DC7D71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633" w:dyaOrig="301" w14:anchorId="2ADEDF2C">
                            <v:shape id="_x0000_i1603" type="#_x0000_t75" style="width:198.35pt;height:16.3pt" o:ole="">
                              <v:imagedata r:id="rId1131" o:title=""/>
                            </v:shape>
                            <o:OLEObject Type="Embed" ProgID="Equation.DSMT4" ShapeID="_x0000_i1603" DrawAspect="Content" ObjectID="_1685729787" r:id="rId1140"/>
                          </w:object>
                        </w:r>
                        <w:r w:rsidR="007F3815"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bookmarkStart w:id="2" w:name="_Hlk75046328"/>
                      <w:p w14:paraId="0B7692EB" w14:textId="37B98CD6" w:rsidR="007F3815" w:rsidRPr="007F3815" w:rsidRDefault="007F3815" w:rsidP="00360BA5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340" w:dyaOrig="320" w14:anchorId="598E3A01">
                            <v:shape id="_x0000_i1605" type="#_x0000_t75" style="width:167.1pt;height:15.6pt" o:ole="">
                              <v:imagedata r:id="rId1133" o:title=""/>
                            </v:shape>
                            <o:OLEObject Type="Embed" ProgID="Equation.DSMT4" ShapeID="_x0000_i1605" DrawAspect="Content" ObjectID="_1685729788" r:id="rId1141"/>
                          </w:object>
                        </w:r>
                      </w:p>
                      <w:p w14:paraId="5EEEF871" w14:textId="67612F71" w:rsidR="007F3815" w:rsidRPr="007F3815" w:rsidRDefault="007F3815" w:rsidP="00360BA5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284"/>
                            <w:tab w:val="left" w:pos="700"/>
                            <w:tab w:val="left" w:pos="2835"/>
                            <w:tab w:val="left" w:pos="5387"/>
                            <w:tab w:val="left" w:pos="7938"/>
                          </w:tabs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600" w:dyaOrig="680" w14:anchorId="4054248F">
                            <v:shape id="_x0000_i1607" type="#_x0000_t75" style="width:180.7pt;height:33.95pt" o:ole="">
                              <v:imagedata r:id="rId1135" o:title=""/>
                            </v:shape>
                            <o:OLEObject Type="Embed" ProgID="Equation.DSMT4" ShapeID="_x0000_i1607" DrawAspect="Content" ObjectID="_1685729789" r:id="rId1142"/>
                          </w:object>
                        </w:r>
                        <w:r w:rsidRPr="007F38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7CC97EB" w14:textId="2FE387D7" w:rsidR="007F3815" w:rsidRPr="007F3815" w:rsidRDefault="007F3815" w:rsidP="00360BA5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7F3815">
                          <w:rPr>
                            <w:rFonts w:ascii="Chu Van An" w:hAnsi="Chu Van An" w:cs="Chu Van An"/>
                            <w:position w:val="-26"/>
                            <w:sz w:val="24"/>
                            <w:szCs w:val="24"/>
                          </w:rPr>
                          <w:object w:dxaOrig="3700" w:dyaOrig="680" w14:anchorId="770B66E0">
                            <v:shape id="_x0000_i1609" type="#_x0000_t75" style="width:184.75pt;height:33.95pt" o:ole="">
                              <v:imagedata r:id="rId1137" o:title=""/>
                            </v:shape>
                            <o:OLEObject Type="Embed" ProgID="Equation.DSMT4" ShapeID="_x0000_i1609" DrawAspect="Content" ObjectID="_1685729790" r:id="rId1143"/>
                          </w:object>
                        </w:r>
                        <w:bookmarkEnd w:id="2"/>
                      </w:p>
                      <w:p w14:paraId="6DECA07D" w14:textId="77777777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4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5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5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5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" path="m,l5384561,r223777,223777l5608338,447554,,447554,,xe" fillcolor="#efddf6 [663]" stroked="f" strokeweight="1.25pt">
                        <v:fill r:id="rId15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15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5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5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D5BAF2" w14:textId="5BC785D7" w:rsidR="00460B37" w:rsidRP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Phương trình tanx = a</w:t>
                                  </w:r>
                                </w:p>
                                <w:p w14:paraId="0771A02C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26CDD59E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5667435" w14:textId="77777777" w:rsidR="00DC5BE1" w:rsidRPr="007303C3" w:rsidRDefault="00DC5BE1" w:rsidP="00360BA5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1D3BA7E9">
          <v:shape id="_x0000_i1610" type="#_x0000_t75" style="width:59.75pt;height:14.25pt" o:ole="">
            <v:imagedata r:id="rId1144" o:title=""/>
          </v:shape>
          <o:OLEObject Type="Embed" ProgID="Equation.DSMT4" ShapeID="_x0000_i1610" DrawAspect="Content" ObjectID="_1685729496" r:id="rId1145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684C043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99" w:dyaOrig="680" w14:anchorId="14A55124">
          <v:shape id="_x0000_i1611" type="#_x0000_t75" style="width:114.8pt;height:33.95pt" o:ole="">
            <v:imagedata r:id="rId1146" o:title=""/>
          </v:shape>
          <o:OLEObject Type="Embed" ProgID="Equation.DSMT4" ShapeID="_x0000_i1611" DrawAspect="Content" ObjectID="_1685729497" r:id="rId1147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000" w:dyaOrig="680" w14:anchorId="25268E19">
          <v:shape id="_x0000_i1612" type="#_x0000_t75" style="width:99.85pt;height:33.95pt" o:ole="">
            <v:imagedata r:id="rId1148" o:title=""/>
          </v:shape>
          <o:OLEObject Type="Embed" ProgID="Equation.DSMT4" ShapeID="_x0000_i1612" DrawAspect="Content" ObjectID="_1685729498" r:id="rId1149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6DD0AE37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60" w:dyaOrig="680" w14:anchorId="53261B84">
          <v:shape id="_x0000_i1613" type="#_x0000_t75" style="width:108pt;height:33.95pt" o:ole="">
            <v:imagedata r:id="rId1150" o:title=""/>
          </v:shape>
          <o:OLEObject Type="Embed" ProgID="Equation.DSMT4" ShapeID="_x0000_i1613" DrawAspect="Content" ObjectID="_1685729499" r:id="rId1151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120" w:dyaOrig="680" w14:anchorId="77FA66E6">
          <v:shape id="_x0000_i1614" type="#_x0000_t75" style="width:105.95pt;height:33.95pt" o:ole="">
            <v:imagedata r:id="rId1152" o:title=""/>
          </v:shape>
          <o:OLEObject Type="Embed" ProgID="Equation.DSMT4" ShapeID="_x0000_i1614" DrawAspect="Content" ObjectID="_1685729500" r:id="rId1153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79B8790D" w14:textId="335546A8" w:rsidR="00DC5BE1" w:rsidRPr="007303C3" w:rsidRDefault="00892566" w:rsidP="007303C3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08D857" w14:textId="797BB7DA" w:rsidR="00DC5BE1" w:rsidRPr="007303C3" w:rsidRDefault="007F5E58" w:rsidP="007303C3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180" w:dyaOrig="279" w14:anchorId="5C4A7E7D">
          <v:shape id="_x0000_i1615" type="#_x0000_t75" style="width:59.75pt;height:14.25pt" o:ole="">
            <v:imagedata r:id="rId1144" o:title=""/>
          </v:shape>
          <o:OLEObject Type="Embed" ProgID="Equation.DSMT4" ShapeID="_x0000_i1615" DrawAspect="Content" ObjectID="_1685729501" r:id="rId1154"/>
        </w:objec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320" w:dyaOrig="279" w14:anchorId="30E361D8">
          <v:shape id="_x0000_i1616" type="#_x0000_t75" style="width:65.9pt;height:14.25pt" o:ole="">
            <v:imagedata r:id="rId1155" o:title=""/>
          </v:shape>
          <o:OLEObject Type="Embed" ProgID="Equation.DSMT4" ShapeID="_x0000_i1616" DrawAspect="Content" ObjectID="_1685729502" r:id="rId1156"/>
        </w:object>
      </w:r>
      <w:r w:rsidR="00DC5BE1"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2200" w:dyaOrig="620" w14:anchorId="1E2D6C8B">
          <v:shape id="_x0000_i1617" type="#_x0000_t75" style="width:110.05pt;height:30.55pt" o:ole="">
            <v:imagedata r:id="rId1157" o:title=""/>
          </v:shape>
          <o:OLEObject Type="Embed" ProgID="Equation.DSMT4" ShapeID="_x0000_i1617" DrawAspect="Content" ObjectID="_1685729503" r:id="rId1158"/>
        </w:object>
      </w:r>
      <w:r w:rsidR="00DC5BE1" w:rsidRPr="007303C3">
        <w:rPr>
          <w:rFonts w:ascii="Chu Van An" w:hAnsi="Chu Van An" w:cs="Chu Van An"/>
          <w:sz w:val="24"/>
          <w:szCs w:val="24"/>
        </w:rPr>
        <w:t>.</w:t>
      </w:r>
    </w:p>
    <w:p w14:paraId="2F605BBF" w14:textId="77777777" w:rsidR="00DC5BE1" w:rsidRPr="007303C3" w:rsidRDefault="00DC5BE1" w:rsidP="00360BA5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303" w:dyaOrig="276" w14:anchorId="4FA9D880">
          <v:shape id="_x0000_i1618" type="#_x0000_t75" style="width:65.2pt;height:13.6pt" o:ole="">
            <v:imagedata r:id="rId1159" o:title=""/>
          </v:shape>
          <o:OLEObject Type="Embed" ProgID="Equation.DSMT4" ShapeID="_x0000_i1618" DrawAspect="Content" ObjectID="_1685729504" r:id="rId1160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là:</w:t>
      </w:r>
    </w:p>
    <w:p w14:paraId="1EAC7592" w14:textId="77777777" w:rsidR="00DC5BE1" w:rsidRPr="007303C3" w:rsidRDefault="00DC5BE1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41E395B2">
          <v:shape id="_x0000_i1619" type="#_x0000_t75" style="width:55.7pt;height:30.55pt" o:ole="">
            <v:imagedata r:id="rId1161" o:title=""/>
          </v:shape>
          <o:OLEObject Type="Embed" ProgID="Equation.DSMT4" ShapeID="_x0000_i1619" DrawAspect="Content" ObjectID="_1685729505" r:id="rId116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17" w:dyaOrig="622" w14:anchorId="52F2966B">
          <v:shape id="_x0000_i1620" type="#_x0000_t75" style="width:55.7pt;height:30.55pt" o:ole="">
            <v:imagedata r:id="rId1163" o:title=""/>
          </v:shape>
          <o:OLEObject Type="Embed" ProgID="Equation.DSMT4" ShapeID="_x0000_i1620" DrawAspect="Content" ObjectID="_1685729506" r:id="rId116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3F816F06">
          <v:shape id="_x0000_i1621" type="#_x0000_t75" style="width:59.75pt;height:30.55pt" o:ole="">
            <v:imagedata r:id="rId1165" o:title=""/>
          </v:shape>
          <o:OLEObject Type="Embed" ProgID="Equation.DSMT4" ShapeID="_x0000_i1621" DrawAspect="Content" ObjectID="_1685729507" r:id="rId116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1198" w:dyaOrig="622" w14:anchorId="638CFF16">
          <v:shape id="_x0000_i1622" type="#_x0000_t75" style="width:59.75pt;height:30.55pt" o:ole="">
            <v:imagedata r:id="rId1167" o:title=""/>
          </v:shape>
          <o:OLEObject Type="Embed" ProgID="Equation.DSMT4" ShapeID="_x0000_i1622" DrawAspect="Content" ObjectID="_1685729508" r:id="rId116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9272AF1" w14:textId="1822D098" w:rsidR="00DC5BE1" w:rsidRPr="007303C3" w:rsidRDefault="00892566" w:rsidP="007303C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2BD7ECA" w14:textId="1A4926A0" w:rsidR="00BB0466" w:rsidRPr="007303C3" w:rsidRDefault="007F5E58" w:rsidP="007303C3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2557" w:dyaOrig="276" w14:anchorId="3322DAE4">
          <v:shape id="_x0000_i1623" type="#_x0000_t75" style="width:127.7pt;height:13.6pt" o:ole="">
            <v:imagedata r:id="rId1169" o:title=""/>
          </v:shape>
          <o:OLEObject Type="Embed" ProgID="Equation.DSMT4" ShapeID="_x0000_i1623" DrawAspect="Content" ObjectID="_1685729509" r:id="rId1170"/>
        </w:objec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3040" w:dyaOrig="622" w14:anchorId="5B3425E2">
          <v:shape id="_x0000_i1624" type="#_x0000_t75" style="width:152.15pt;height:30.55pt" o:ole="">
            <v:imagedata r:id="rId1171" o:title=""/>
          </v:shape>
          <o:OLEObject Type="Embed" ProgID="Equation.DSMT4" ShapeID="_x0000_i1624" DrawAspect="Content" ObjectID="_1685729510" r:id="rId1172"/>
        </w:object>
      </w:r>
      <w:r w:rsidR="00DC5BE1" w:rsidRPr="007303C3">
        <w:rPr>
          <w:rFonts w:ascii="Chu Van An" w:hAnsi="Chu Van An" w:cs="Chu Van An"/>
          <w:sz w:val="24"/>
          <w:szCs w:val="24"/>
        </w:rPr>
        <w:t>.</w:t>
      </w:r>
    </w:p>
    <w:p w14:paraId="4EA755A3" w14:textId="60EA975C" w:rsidR="00DC5BE1" w:rsidRPr="007303C3" w:rsidRDefault="00DC5BE1" w:rsidP="007303C3">
      <w:pPr>
        <w:pStyle w:val="ListParagraph"/>
        <w:tabs>
          <w:tab w:val="left" w:pos="8865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ab/>
      </w:r>
    </w:p>
    <w:p w14:paraId="048D3240" w14:textId="77777777" w:rsidR="00DC5BE1" w:rsidRPr="007303C3" w:rsidRDefault="00DC5BE1" w:rsidP="00360BA5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215" w:dyaOrig="255" w14:anchorId="7A9E2CC2">
          <v:shape id="_x0000_i1625" type="#_x0000_t75" style="width:60.45pt;height:12.25pt" o:ole="">
            <v:imagedata r:id="rId1173" o:title=""/>
          </v:shape>
          <o:OLEObject Type="Embed" ProgID="Equation.DSMT4" ShapeID="_x0000_i1625" DrawAspect="Content" ObjectID="_1685729511" r:id="rId117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37CD612C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920" w:dyaOrig="630" w14:anchorId="212810A1">
          <v:shape id="_x0000_i1626" type="#_x0000_t75" style="width:95.75pt;height:31.25pt" o:ole="">
            <v:imagedata r:id="rId1175" o:title=""/>
          </v:shape>
          <o:OLEObject Type="Embed" ProgID="Equation.DSMT4" ShapeID="_x0000_i1626" DrawAspect="Content" ObjectID="_1685729512" r:id="rId117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60" w:dyaOrig="630" w14:anchorId="1912B799">
          <v:shape id="_x0000_i1627" type="#_x0000_t75" style="width:108pt;height:31.25pt" o:ole="">
            <v:imagedata r:id="rId1177" o:title=""/>
          </v:shape>
          <o:OLEObject Type="Embed" ProgID="Equation.DSMT4" ShapeID="_x0000_i1627" DrawAspect="Content" ObjectID="_1685729513" r:id="rId117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5D1596FF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795" w:dyaOrig="630" w14:anchorId="7E1A2A84">
          <v:shape id="_x0000_i1628" type="#_x0000_t75" style="width:39.4pt;height:31.25pt" o:ole="">
            <v:imagedata r:id="rId1179" o:title=""/>
          </v:shape>
          <o:OLEObject Type="Embed" ProgID="Equation.DSMT4" ShapeID="_x0000_i1628" DrawAspect="Content" ObjectID="_1685729514" r:id="rId118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60" w:dyaOrig="630" w14:anchorId="4CDE0429">
          <v:shape id="_x0000_i1629" type="#_x0000_t75" style="width:93.05pt;height:31.25pt" o:ole="">
            <v:imagedata r:id="rId1181" o:title=""/>
          </v:shape>
          <o:OLEObject Type="Embed" ProgID="Equation.DSMT4" ShapeID="_x0000_i1629" DrawAspect="Content" ObjectID="_1685729515" r:id="rId118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204E8F74" w14:textId="13343305" w:rsidR="00DC5BE1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0E20E51" w14:textId="035B887E" w:rsidR="00DC5BE1" w:rsidRPr="007303C3" w:rsidRDefault="007F5E58" w:rsidP="007303C3">
      <w:pPr>
        <w:spacing w:line="240" w:lineRule="auto"/>
        <w:ind w:left="992" w:hanging="28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8"/>
          <w:sz w:val="24"/>
          <w:szCs w:val="24"/>
        </w:rPr>
        <w:object w:dxaOrig="6612" w:dyaOrig="675" w14:anchorId="7C527C9F">
          <v:shape id="_x0000_i1630" type="#_x0000_t75" style="width:330.8pt;height:33.95pt" o:ole="">
            <v:imagedata r:id="rId1183" o:title=""/>
          </v:shape>
          <o:OLEObject Type="Embed" ProgID="Equation.DSMT4" ShapeID="_x0000_i1630" DrawAspect="Content" ObjectID="_1685729516" r:id="rId1184"/>
        </w:object>
      </w:r>
      <w:r w:rsidR="00DC5BE1" w:rsidRPr="007303C3">
        <w:rPr>
          <w:rFonts w:ascii="Chu Van An" w:hAnsi="Chu Van An" w:cs="Chu Van An"/>
          <w:sz w:val="24"/>
          <w:szCs w:val="24"/>
        </w:rPr>
        <w:t>(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85" w14:anchorId="0383D6E7">
          <v:shape id="_x0000_i1631" type="#_x0000_t75" style="width:29.9pt;height:14.25pt" o:ole="">
            <v:imagedata r:id="rId1185" o:title=""/>
          </v:shape>
          <o:OLEObject Type="Embed" ProgID="Equation.DSMT4" ShapeID="_x0000_i1631" DrawAspect="Content" ObjectID="_1685729517" r:id="rId1186"/>
        </w:object>
      </w:r>
      <w:r w:rsidR="00DC5BE1" w:rsidRPr="007303C3">
        <w:rPr>
          <w:rFonts w:ascii="Chu Van An" w:hAnsi="Chu Van An" w:cs="Chu Van An"/>
          <w:sz w:val="24"/>
          <w:szCs w:val="24"/>
        </w:rPr>
        <w:t>).</w:t>
      </w:r>
    </w:p>
    <w:p w14:paraId="7B4BDD3D" w14:textId="77777777" w:rsidR="00DC5BE1" w:rsidRPr="007303C3" w:rsidRDefault="00DC5BE1" w:rsidP="00360BA5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sz w:val="24"/>
          <w:szCs w:val="24"/>
          <w:lang w:val="vi-VN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2265" w:dyaOrig="675" w14:anchorId="73D80833">
          <v:shape id="_x0000_i1632" type="#_x0000_t75" style="width:113.45pt;height:33.95pt" o:ole="">
            <v:imagedata r:id="rId1187" o:title=""/>
          </v:shape>
          <o:OLEObject Type="Embed" ProgID="Equation.DSMT4" ShapeID="_x0000_i1632" DrawAspect="Content" ObjectID="_1685729518" r:id="rId1188"/>
        </w:object>
      </w:r>
      <w:r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41BF73C7">
          <v:shape id="_x0000_i1633" type="#_x0000_t75" style="width:36.7pt;height:21.05pt" o:ole="">
            <v:imagedata r:id="rId1189" o:title=""/>
          </v:shape>
          <o:OLEObject Type="Embed" ProgID="Equation.DSMT4" ShapeID="_x0000_i1633" DrawAspect="Content" ObjectID="_1685729519" r:id="rId1190"/>
        </w:object>
      </w:r>
      <w:r w:rsidRPr="007303C3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7303C3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2873669F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68C97ED2">
          <v:shape id="_x0000_i1634" type="#_x0000_t75" style="width:8.85pt;height:13.6pt" o:ole="">
            <v:imagedata r:id="rId1191" o:title=""/>
          </v:shape>
          <o:OLEObject Type="Embed" ProgID="Equation.DSMT4" ShapeID="_x0000_i1634" DrawAspect="Content" ObjectID="_1685729520" r:id="rId1192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15131CDA">
          <v:shape id="_x0000_i1635" type="#_x0000_t75" style="width:8.85pt;height:13.6pt" o:ole="">
            <v:imagedata r:id="rId1193" o:title=""/>
          </v:shape>
          <o:OLEObject Type="Embed" ProgID="Equation.DSMT4" ShapeID="_x0000_i1635" DrawAspect="Content" ObjectID="_1685729521" r:id="rId1194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80" w:dyaOrig="240" w14:anchorId="19469384">
          <v:shape id="_x0000_i1636" type="#_x0000_t75" style="width:8.85pt;height:12.25pt" o:ole="">
            <v:imagedata r:id="rId1195" o:title=""/>
          </v:shape>
          <o:OLEObject Type="Embed" ProgID="Equation.DSMT4" ShapeID="_x0000_i1636" DrawAspect="Content" ObjectID="_1685729522" r:id="rId1196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  <w:r w:rsidRPr="007303C3">
        <w:rPr>
          <w:rFonts w:ascii="Chu Van An" w:hAnsi="Chu Van An" w:cs="Chu Van An"/>
          <w:sz w:val="24"/>
          <w:szCs w:val="24"/>
          <w:lang w:val="vi-VN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4395EAE5">
          <v:shape id="_x0000_i1637" type="#_x0000_t75" style="width:8.85pt;height:13.6pt" o:ole="">
            <v:imagedata r:id="rId1197" o:title=""/>
          </v:shape>
          <o:OLEObject Type="Embed" ProgID="Equation.DSMT4" ShapeID="_x0000_i1637" DrawAspect="Content" ObjectID="_1685729523" r:id="rId1198"/>
        </w:object>
      </w:r>
      <w:r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34B1B5" w14:textId="183FC5F7" w:rsidR="00DC5BE1" w:rsidRPr="007303C3" w:rsidRDefault="00892566" w:rsidP="007303C3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69265AF" w14:textId="698FFE5F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b/>
          <w:position w:val="-28"/>
          <w:sz w:val="24"/>
          <w:szCs w:val="24"/>
        </w:rPr>
        <w:object w:dxaOrig="6645" w:dyaOrig="675" w14:anchorId="69613904">
          <v:shape id="_x0000_i1638" type="#_x0000_t75" style="width:332.85pt;height:33.95pt" o:ole="">
            <v:imagedata r:id="rId1199" o:title=""/>
          </v:shape>
          <o:OLEObject Type="Embed" ProgID="Equation.DSMT4" ShapeID="_x0000_i1638" DrawAspect="Content" ObjectID="_1685729524" r:id="rId1200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53F15E" w14:textId="541E6FFB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b/>
          <w:position w:val="-6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position w:val="-24"/>
          <w:sz w:val="24"/>
          <w:szCs w:val="24"/>
        </w:rPr>
        <w:object w:dxaOrig="6448" w:dyaOrig="630" w14:anchorId="51D548E3">
          <v:shape id="_x0000_i1639" type="#_x0000_t75" style="width:322.65pt;height:31.25pt" o:ole="">
            <v:imagedata r:id="rId1201" o:title=""/>
          </v:shape>
          <o:OLEObject Type="Embed" ProgID="Equation.DSMT4" ShapeID="_x0000_i1639" DrawAspect="Content" ObjectID="_1685729525" r:id="rId1202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5F9AA8" w14:textId="2EBAD87C" w:rsidR="00DC5BE1" w:rsidRPr="007303C3" w:rsidRDefault="007F5E58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Vậy phương trình có </w:t>
      </w:r>
      <w:r w:rsidR="00DC5BE1" w:rsidRPr="007303C3">
        <w:rPr>
          <w:rFonts w:ascii="Chu Van An" w:hAnsi="Chu Van An" w:cs="Chu Van An"/>
          <w:position w:val="-6"/>
          <w:sz w:val="24"/>
          <w:szCs w:val="24"/>
        </w:rPr>
        <w:object w:dxaOrig="180" w:dyaOrig="270" w14:anchorId="7E59FEA8">
          <v:shape id="_x0000_i1640" type="#_x0000_t75" style="width:8.85pt;height:13.6pt" o:ole="">
            <v:imagedata r:id="rId1203" o:title=""/>
          </v:shape>
          <o:OLEObject Type="Embed" ProgID="Equation.DSMT4" ShapeID="_x0000_i1640" DrawAspect="Content" ObjectID="_1685729526" r:id="rId1204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 nghiệm</w:t>
      </w:r>
      <w:r w:rsidR="00DC5BE1" w:rsidRPr="007303C3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="00DC5BE1" w:rsidRPr="007303C3">
        <w:rPr>
          <w:rFonts w:ascii="Chu Van An" w:hAnsi="Chu Van An" w:cs="Chu Van An"/>
          <w:position w:val="-14"/>
          <w:sz w:val="24"/>
          <w:szCs w:val="24"/>
        </w:rPr>
        <w:object w:dxaOrig="735" w:dyaOrig="420" w14:anchorId="5D8B7D33">
          <v:shape id="_x0000_i1641" type="#_x0000_t75" style="width:36.7pt;height:21.05pt" o:ole="">
            <v:imagedata r:id="rId1189" o:title=""/>
          </v:shape>
          <o:OLEObject Type="Embed" ProgID="Equation.DSMT4" ShapeID="_x0000_i1641" DrawAspect="Content" ObjectID="_1685729527" r:id="rId1205"/>
        </w:object>
      </w:r>
      <w:r w:rsidR="00DC5BE1" w:rsidRPr="007303C3">
        <w:rPr>
          <w:rFonts w:ascii="Chu Van An" w:hAnsi="Chu Van An" w:cs="Chu Van An"/>
          <w:sz w:val="24"/>
          <w:szCs w:val="24"/>
          <w:lang w:val="vi-VN"/>
        </w:rPr>
        <w:t>.</w:t>
      </w:r>
    </w:p>
    <w:p w14:paraId="72BD145E" w14:textId="77777777" w:rsidR="00DC5BE1" w:rsidRPr="007303C3" w:rsidRDefault="00DC5BE1" w:rsidP="00360BA5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sz w:val="24"/>
          <w:szCs w:val="24"/>
          <w:lang w:val="fr-FR"/>
        </w:rPr>
        <w:t xml:space="preserve">Tất cả các nghiệm của phương trình </w:t>
      </w:r>
      <w:r w:rsidRPr="007303C3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1233" w:dyaOrig="263" w14:anchorId="4B4EE545">
          <v:shape id="_x0000_i1642" type="#_x0000_t75" style="width:60.45pt;height:13.6pt;mso-width-percent:0;mso-height-percent:0;mso-width-percent:0;mso-height-percent:0" o:ole="">
            <v:imagedata r:id="rId1206" o:title=""/>
          </v:shape>
          <o:OLEObject Type="Embed" ProgID="Equation.DSMT4" ShapeID="_x0000_i1642" DrawAspect="Content" ObjectID="_1685729528" r:id="rId1207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5AC34538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42" w:dyaOrig="623" w14:anchorId="2CBE5671">
          <v:shape id="_x0000_i1643" type="#_x0000_t75" style="width:91.7pt;height:31.25pt;mso-width-percent:0;mso-height-percent:0;mso-width-percent:0;mso-height-percent:0" o:ole="">
            <v:imagedata r:id="rId1208" o:title=""/>
          </v:shape>
          <o:OLEObject Type="Embed" ProgID="Equation.DSMT4" ShapeID="_x0000_i1643" DrawAspect="Content" ObjectID="_1685729529" r:id="rId1209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910" w:dyaOrig="623" w14:anchorId="1D0706BE">
          <v:shape id="_x0000_i1644" type="#_x0000_t75" style="width:95.1pt;height:31.25pt;mso-width-percent:0;mso-height-percent:0;mso-width-percent:0;mso-height-percent:0" o:ole="">
            <v:imagedata r:id="rId1210" o:title=""/>
          </v:shape>
          <o:OLEObject Type="Embed" ProgID="Equation.DSMT4" ShapeID="_x0000_i1644" DrawAspect="Content" ObjectID="_1685729530" r:id="rId1211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4364EA" w14:textId="77777777" w:rsidR="00DC5BE1" w:rsidRPr="007303C3" w:rsidRDefault="00DC5BE1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15" w:dyaOrig="623" w14:anchorId="319A6AC3">
          <v:shape id="_x0000_i1645" type="#_x0000_t75" style="width:91pt;height:31.25pt;mso-width-percent:0;mso-height-percent:0;mso-width-percent:0;mso-height-percent:0" o:ole="">
            <v:imagedata r:id="rId1212" o:title=""/>
          </v:shape>
          <o:OLEObject Type="Embed" ProgID="Equation.DSMT4" ShapeID="_x0000_i1645" DrawAspect="Content" ObjectID="_1685729531" r:id="rId1213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sz w:val="24"/>
          <w:szCs w:val="24"/>
          <w:lang w:val="fr-FR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303C3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84" w:dyaOrig="623" w14:anchorId="0BFE761D">
          <v:shape id="_x0000_i1646" type="#_x0000_t75" style="width:94.4pt;height:31.25pt;mso-width-percent:0;mso-height-percent:0;mso-width-percent:0;mso-height-percent:0" o:ole="">
            <v:imagedata r:id="rId1214" o:title=""/>
          </v:shape>
          <o:OLEObject Type="Embed" ProgID="Equation.DSMT4" ShapeID="_x0000_i1646" DrawAspect="Content" ObjectID="_1685729532" r:id="rId1215"/>
        </w:object>
      </w:r>
      <w:r w:rsidRPr="007303C3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832A3F" w14:textId="77D67F27" w:rsidR="00DC5BE1" w:rsidRPr="007303C3" w:rsidRDefault="00892566" w:rsidP="007303C3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6F86012" w14:textId="510FE0E4" w:rsidR="00DC5BE1" w:rsidRPr="007303C3" w:rsidRDefault="007F5E58" w:rsidP="007303C3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sz w:val="24"/>
          <w:szCs w:val="24"/>
          <w:lang w:val="fr-FR"/>
        </w:rPr>
        <w:t xml:space="preserve">Điều kiện </w:t>
      </w:r>
      <w:r w:rsidR="00DC5BE1" w:rsidRPr="007303C3">
        <w:rPr>
          <w:rFonts w:ascii="Chu Van An" w:hAnsi="Chu Van An" w:cs="Chu Van An"/>
          <w:noProof/>
          <w:position w:val="-30"/>
          <w:sz w:val="24"/>
          <w:szCs w:val="24"/>
          <w:lang w:val="fr-FR"/>
        </w:rPr>
        <w:object w:dxaOrig="4180" w:dyaOrig="720" w14:anchorId="3C05DDA6">
          <v:shape id="_x0000_i1647" type="#_x0000_t75" style="width:209.2pt;height:36pt;mso-width-percent:0;mso-height-percent:0;mso-width-percent:0;mso-height-percent:0" o:ole="">
            <v:imagedata r:id="rId1216" o:title=""/>
          </v:shape>
          <o:OLEObject Type="Embed" ProgID="Equation.DSMT4" ShapeID="_x0000_i1647" DrawAspect="Content" ObjectID="_1685729533" r:id="rId1217"/>
        </w:object>
      </w:r>
    </w:p>
    <w:p w14:paraId="718A5A51" w14:textId="69336E7B" w:rsidR="00DC5BE1" w:rsidRPr="007303C3" w:rsidRDefault="007F5E58" w:rsidP="007303C3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DC5BE1" w:rsidRPr="007303C3">
        <w:rPr>
          <w:rFonts w:ascii="Chu Van An" w:hAnsi="Chu Van An" w:cs="Chu Van An"/>
          <w:noProof/>
          <w:position w:val="-28"/>
          <w:sz w:val="24"/>
          <w:szCs w:val="24"/>
        </w:rPr>
        <w:object w:dxaOrig="3434" w:dyaOrig="678" w14:anchorId="4814FC1A">
          <v:shape id="_x0000_i1648" type="#_x0000_t75" style="width:171.85pt;height:33.95pt;mso-width-percent:0;mso-height-percent:0;mso-width-percent:0;mso-height-percent:0" o:ole="">
            <v:imagedata r:id="rId1218" o:title=""/>
          </v:shape>
          <o:OLEObject Type="Embed" ProgID="Equation.DSMT4" ShapeID="_x0000_i1648" DrawAspect="Content" ObjectID="_1685729534" r:id="rId1219"/>
        </w:object>
      </w:r>
      <w:r w:rsidR="00DC5BE1" w:rsidRPr="007303C3">
        <w:rPr>
          <w:rFonts w:ascii="Chu Van An" w:hAnsi="Chu Van An" w:cs="Chu Van An"/>
          <w:noProof/>
          <w:position w:val="-24"/>
          <w:sz w:val="24"/>
          <w:szCs w:val="24"/>
        </w:rPr>
        <w:object w:dxaOrig="4168" w:dyaOrig="623" w14:anchorId="68184045">
          <v:shape id="_x0000_i1649" type="#_x0000_t75" style="width:208.55pt;height:31.25pt;mso-width-percent:0;mso-height-percent:0;mso-width-percent:0;mso-height-percent:0" o:ole="">
            <v:imagedata r:id="rId1220" o:title=""/>
          </v:shape>
          <o:OLEObject Type="Embed" ProgID="Equation.DSMT4" ShapeID="_x0000_i1649" DrawAspect="Content" ObjectID="_1685729535" r:id="rId1221"/>
        </w:object>
      </w:r>
      <w:r w:rsidR="00DC5BE1" w:rsidRPr="007303C3">
        <w:rPr>
          <w:rFonts w:ascii="Chu Van An" w:hAnsi="Chu Van An" w:cs="Chu Van An"/>
          <w:sz w:val="24"/>
          <w:szCs w:val="24"/>
          <w:lang w:val="fr-FR"/>
        </w:rPr>
        <w:t>thỏa mãn điều kiện.</w:t>
      </w:r>
    </w:p>
    <w:p w14:paraId="63B7D613" w14:textId="77777777" w:rsidR="00DC5BE1" w:rsidRPr="007303C3" w:rsidRDefault="00DC5BE1" w:rsidP="007303C3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1A3F52F6" w14:textId="0816B229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3F87351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81F8B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A81F8B">
        <w:rPr>
          <w:rFonts w:ascii="Chu Van An" w:hAnsi="Chu Van An" w:cs="Chu Van An"/>
          <w:sz w:val="24"/>
          <w:szCs w:val="24"/>
        </w:rPr>
        <w:t xml:space="preserve">Phương trình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275" w:dyaOrig="255" w14:anchorId="2437A992">
          <v:shape id="_x0000_i1650" type="#_x0000_t75" style="width:63.85pt;height:12.9pt" o:ole="">
            <v:imagedata r:id="rId1222" o:title=""/>
          </v:shape>
          <o:OLEObject Type="Embed" ProgID="Equation.DSMT4" ShapeID="_x0000_i1650" DrawAspect="Content" ObjectID="_1685729536" r:id="rId1223"/>
        </w:object>
      </w:r>
      <w:r w:rsidRPr="00A81F8B">
        <w:rPr>
          <w:rFonts w:ascii="Chu Van An" w:hAnsi="Chu Van An" w:cs="Chu Van An"/>
          <w:sz w:val="24"/>
          <w:szCs w:val="24"/>
        </w:rPr>
        <w:t xml:space="preserve">,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240" w:dyaOrig="225" w14:anchorId="0670F92E">
          <v:shape id="_x0000_i1651" type="#_x0000_t75" style="width:12.25pt;height:11.55pt" o:ole="">
            <v:imagedata r:id="rId1224" o:title=""/>
          </v:shape>
          <o:OLEObject Type="Embed" ProgID="Equation.DSMT4" ShapeID="_x0000_i1651" DrawAspect="Content" ObjectID="_1685729537" r:id="rId1225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thuộc </w:t>
      </w:r>
      <w:r w:rsidRPr="00A81F8B">
        <w:rPr>
          <w:rFonts w:ascii="Chu Van An" w:hAnsi="Chu Van An" w:cs="Chu Van An"/>
          <w:position w:val="-4"/>
          <w:sz w:val="24"/>
          <w:szCs w:val="24"/>
        </w:rPr>
        <w:object w:dxaOrig="255" w:dyaOrig="255" w14:anchorId="37141F35">
          <v:shape id="_x0000_i1652" type="#_x0000_t75" style="width:12.9pt;height:12.9pt" o:ole="">
            <v:imagedata r:id="rId1226" o:title=""/>
          </v:shape>
          <o:OLEObject Type="Embed" ProgID="Equation.DSMT4" ShapeID="_x0000_i1652" DrawAspect="Content" ObjectID="_1685729538" r:id="rId1227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7D6CD858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1995" w:dyaOrig="405" w14:anchorId="19FE0D02">
          <v:shape id="_x0000_i1653" type="#_x0000_t75" style="width:99.85pt;height:20.4pt" o:ole="">
            <v:imagedata r:id="rId1228" o:title=""/>
          </v:shape>
          <o:OLEObject Type="Embed" ProgID="Equation.DSMT4" ShapeID="_x0000_i1653" DrawAspect="Content" ObjectID="_1685729539" r:id="rId1229"/>
        </w:object>
      </w:r>
      <w:r w:rsidRPr="00A81F8B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3555" w:dyaOrig="405" w14:anchorId="4245D24E">
          <v:shape id="_x0000_i1654" type="#_x0000_t75" style="width:177.95pt;height:20.4pt" o:ole="">
            <v:imagedata r:id="rId1230" o:title=""/>
          </v:shape>
          <o:OLEObject Type="Embed" ProgID="Equation.DSMT4" ShapeID="_x0000_i1654" DrawAspect="Content" ObjectID="_1685729540" r:id="rId1231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53B493B7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1860" w:dyaOrig="405" w14:anchorId="0BA1C63E">
          <v:shape id="_x0000_i1655" type="#_x0000_t75" style="width:93.05pt;height:20.4pt" o:ole="">
            <v:imagedata r:id="rId1232" o:title=""/>
          </v:shape>
          <o:OLEObject Type="Embed" ProgID="Equation.DSMT4" ShapeID="_x0000_i1655" DrawAspect="Content" ObjectID="_1685729541" r:id="rId1233"/>
        </w:object>
      </w:r>
      <w:r w:rsidRPr="00A81F8B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3315" w:dyaOrig="405" w14:anchorId="583EEC13">
          <v:shape id="_x0000_i1656" type="#_x0000_t75" style="width:165.75pt;height:20.4pt" o:ole="">
            <v:imagedata r:id="rId1234" o:title=""/>
          </v:shape>
          <o:OLEObject Type="Embed" ProgID="Equation.DSMT4" ShapeID="_x0000_i1656" DrawAspect="Content" ObjectID="_1685729542" r:id="rId1235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5193B51C" w14:textId="72698F16" w:rsidR="00892566" w:rsidRPr="00A81F8B" w:rsidRDefault="00892566" w:rsidP="00892566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A97E703" w14:textId="77777777" w:rsidR="00892566" w:rsidRPr="00A81F8B" w:rsidRDefault="00892566" w:rsidP="0089256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A81F8B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A81F8B">
        <w:rPr>
          <w:rFonts w:ascii="Chu Van An" w:eastAsia="Calibri" w:hAnsi="Chu Van An" w:cs="Chu Van An"/>
          <w:b/>
          <w:sz w:val="24"/>
          <w:szCs w:val="24"/>
        </w:rPr>
        <w:t>họn</w:t>
      </w:r>
      <w:r w:rsidRPr="00A81F8B">
        <w:rPr>
          <w:rFonts w:ascii="Chu Van An" w:eastAsia="Calibri" w:hAnsi="Chu Van An" w:cs="Chu Van An"/>
          <w:b/>
          <w:sz w:val="24"/>
          <w:szCs w:val="24"/>
        </w:rPr>
        <w:tab/>
      </w:r>
      <w:r w:rsidRPr="00A81F8B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208630E3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81F8B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180" w:dyaOrig="279" w14:anchorId="00F36D8C">
          <v:shape id="_x0000_i1657" type="#_x0000_t75" style="width:59.1pt;height:14.25pt" o:ole="">
            <v:imagedata r:id="rId1144" o:title=""/>
          </v:shape>
          <o:OLEObject Type="Embed" ProgID="Equation.DSMT4" ShapeID="_x0000_i1657" DrawAspect="Content" ObjectID="_1685729543" r:id="rId1236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là</w:t>
      </w:r>
    </w:p>
    <w:p w14:paraId="570E434A" w14:textId="77777777" w:rsidR="00892566" w:rsidRPr="00A81F8B" w:rsidRDefault="00892566" w:rsidP="0089256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81F8B">
        <w:rPr>
          <w:rFonts w:ascii="Chu Van An" w:hAnsi="Chu Van An" w:cs="Chu Van An"/>
          <w:position w:val="-28"/>
          <w:sz w:val="24"/>
          <w:szCs w:val="24"/>
        </w:rPr>
        <w:object w:dxaOrig="2299" w:dyaOrig="680" w14:anchorId="15BE42C4">
          <v:shape id="_x0000_i1658" type="#_x0000_t75" style="width:114.8pt;height:33.95pt" o:ole="">
            <v:imagedata r:id="rId1146" o:title=""/>
          </v:shape>
          <o:OLEObject Type="Embed" ProgID="Equation.DSMT4" ShapeID="_x0000_i1658" DrawAspect="Content" ObjectID="_1685729544" r:id="rId1237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81F8B">
        <w:rPr>
          <w:rFonts w:ascii="Chu Van An" w:hAnsi="Chu Van An" w:cs="Chu Van An"/>
          <w:position w:val="-28"/>
          <w:sz w:val="24"/>
          <w:szCs w:val="24"/>
        </w:rPr>
        <w:object w:dxaOrig="2000" w:dyaOrig="680" w14:anchorId="3F1427CE">
          <v:shape id="_x0000_i1659" type="#_x0000_t75" style="width:99.85pt;height:33.95pt" o:ole="">
            <v:imagedata r:id="rId1148" o:title=""/>
          </v:shape>
          <o:OLEObject Type="Embed" ProgID="Equation.DSMT4" ShapeID="_x0000_i1659" DrawAspect="Content" ObjectID="_1685729545" r:id="rId1238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59384B04" w14:textId="77777777" w:rsidR="00892566" w:rsidRPr="00A81F8B" w:rsidRDefault="00892566" w:rsidP="0089256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81F8B">
        <w:rPr>
          <w:rFonts w:ascii="Chu Van An" w:hAnsi="Chu Van An" w:cs="Chu Van An"/>
          <w:position w:val="-28"/>
          <w:sz w:val="24"/>
          <w:szCs w:val="24"/>
        </w:rPr>
        <w:object w:dxaOrig="2160" w:dyaOrig="680" w14:anchorId="0347DD93">
          <v:shape id="_x0000_i1660" type="#_x0000_t75" style="width:108pt;height:33.95pt" o:ole="">
            <v:imagedata r:id="rId1150" o:title=""/>
          </v:shape>
          <o:OLEObject Type="Embed" ProgID="Equation.DSMT4" ShapeID="_x0000_i1660" DrawAspect="Content" ObjectID="_1685729546" r:id="rId1239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81F8B">
        <w:rPr>
          <w:rFonts w:ascii="Chu Van An" w:hAnsi="Chu Van An" w:cs="Chu Van An"/>
          <w:position w:val="-28"/>
          <w:sz w:val="24"/>
          <w:szCs w:val="24"/>
        </w:rPr>
        <w:object w:dxaOrig="2120" w:dyaOrig="680" w14:anchorId="770BF005">
          <v:shape id="_x0000_i1661" type="#_x0000_t75" style="width:105.95pt;height:33.95pt" o:ole="">
            <v:imagedata r:id="rId1152" o:title=""/>
          </v:shape>
          <o:OLEObject Type="Embed" ProgID="Equation.DSMT4" ShapeID="_x0000_i1661" DrawAspect="Content" ObjectID="_1685729547" r:id="rId1240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5FA2D030" w14:textId="4B9A6281" w:rsidR="00892566" w:rsidRPr="00A81F8B" w:rsidRDefault="00892566" w:rsidP="00892566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419A552" w14:textId="77777777" w:rsidR="00892566" w:rsidRPr="00A81F8B" w:rsidRDefault="00892566" w:rsidP="0089256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A81F8B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A81F8B">
        <w:rPr>
          <w:rFonts w:ascii="Chu Van An" w:eastAsia="Calibri" w:hAnsi="Chu Van An" w:cs="Chu Van An"/>
          <w:b/>
          <w:sz w:val="24"/>
          <w:szCs w:val="24"/>
        </w:rPr>
        <w:t>họn</w:t>
      </w:r>
      <w:r w:rsidRPr="00A81F8B">
        <w:rPr>
          <w:rFonts w:ascii="Chu Van An" w:eastAsia="Calibri" w:hAnsi="Chu Van An" w:cs="Chu Van An"/>
          <w:b/>
          <w:sz w:val="24"/>
          <w:szCs w:val="24"/>
        </w:rPr>
        <w:tab/>
      </w:r>
      <w:r w:rsidRPr="00A81F8B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66E7F322" w14:textId="77777777" w:rsidR="00892566" w:rsidRPr="00A81F8B" w:rsidRDefault="00892566" w:rsidP="00892566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A81F8B">
        <w:rPr>
          <w:rFonts w:ascii="Chu Van An" w:hAnsi="Chu Van An" w:cs="Chu Van An"/>
          <w:position w:val="-6"/>
          <w:sz w:val="24"/>
          <w:szCs w:val="24"/>
        </w:rPr>
        <w:object w:dxaOrig="1180" w:dyaOrig="279" w14:anchorId="2003E2B0">
          <v:shape id="_x0000_i1662" type="#_x0000_t75" style="width:59.1pt;height:14.25pt" o:ole="">
            <v:imagedata r:id="rId1144" o:title=""/>
          </v:shape>
          <o:OLEObject Type="Embed" ProgID="Equation.DSMT4" ShapeID="_x0000_i1662" DrawAspect="Content" ObjectID="_1685729548" r:id="rId1241"/>
        </w:objec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320" w:dyaOrig="279" w14:anchorId="501C2F83">
          <v:shape id="_x0000_i1663" type="#_x0000_t75" style="width:65.9pt;height:14.25pt" o:ole="">
            <v:imagedata r:id="rId1155" o:title=""/>
          </v:shape>
          <o:OLEObject Type="Embed" ProgID="Equation.DSMT4" ShapeID="_x0000_i1663" DrawAspect="Content" ObjectID="_1685729549" r:id="rId1242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2200" w:dyaOrig="620" w14:anchorId="6457898E">
          <v:shape id="_x0000_i1664" type="#_x0000_t75" style="width:110.05pt;height:31.25pt" o:ole="">
            <v:imagedata r:id="rId1157" o:title=""/>
          </v:shape>
          <o:OLEObject Type="Embed" ProgID="Equation.DSMT4" ShapeID="_x0000_i1664" DrawAspect="Content" ObjectID="_1685729550" r:id="rId1243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6B674FF7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81F8B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303" w:dyaOrig="276" w14:anchorId="0D450C0B">
          <v:shape id="_x0000_i1665" type="#_x0000_t75" style="width:65.2pt;height:13.6pt" o:ole="">
            <v:imagedata r:id="rId1159" o:title=""/>
          </v:shape>
          <o:OLEObject Type="Embed" ProgID="Equation.DSMT4" ShapeID="_x0000_i1665" DrawAspect="Content" ObjectID="_1685729551" r:id="rId1244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là:</w:t>
      </w:r>
    </w:p>
    <w:p w14:paraId="7573B728" w14:textId="77777777" w:rsidR="00892566" w:rsidRPr="00A81F8B" w:rsidRDefault="00892566" w:rsidP="00892566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1117" w:dyaOrig="622" w14:anchorId="2CEBB459">
          <v:shape id="_x0000_i1666" type="#_x0000_t75" style="width:55.7pt;height:31.25pt" o:ole="">
            <v:imagedata r:id="rId1161" o:title=""/>
          </v:shape>
          <o:OLEObject Type="Embed" ProgID="Equation.DSMT4" ShapeID="_x0000_i1666" DrawAspect="Content" ObjectID="_1685729552" r:id="rId1245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1117" w:dyaOrig="622" w14:anchorId="69729691">
          <v:shape id="_x0000_i1667" type="#_x0000_t75" style="width:55.7pt;height:31.25pt" o:ole="">
            <v:imagedata r:id="rId1163" o:title=""/>
          </v:shape>
          <o:OLEObject Type="Embed" ProgID="Equation.DSMT4" ShapeID="_x0000_i1667" DrawAspect="Content" ObjectID="_1685729553" r:id="rId1246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1198" w:dyaOrig="622" w14:anchorId="6C072984">
          <v:shape id="_x0000_i1668" type="#_x0000_t75" style="width:59.75pt;height:31.25pt" o:ole="">
            <v:imagedata r:id="rId1165" o:title=""/>
          </v:shape>
          <o:OLEObject Type="Embed" ProgID="Equation.DSMT4" ShapeID="_x0000_i1668" DrawAspect="Content" ObjectID="_1685729554" r:id="rId1247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1198" w:dyaOrig="622" w14:anchorId="69D09BEB">
          <v:shape id="_x0000_i1669" type="#_x0000_t75" style="width:59.75pt;height:31.25pt" o:ole="">
            <v:imagedata r:id="rId1167" o:title=""/>
          </v:shape>
          <o:OLEObject Type="Embed" ProgID="Equation.DSMT4" ShapeID="_x0000_i1669" DrawAspect="Content" ObjectID="_1685729555" r:id="rId1248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73466041" w14:textId="2F85A6DA" w:rsidR="00892566" w:rsidRPr="00A81F8B" w:rsidRDefault="00892566" w:rsidP="00892566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E79F03" w14:textId="77777777" w:rsidR="00892566" w:rsidRPr="00A81F8B" w:rsidRDefault="00892566" w:rsidP="00892566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position w:val="-6"/>
          <w:sz w:val="24"/>
          <w:szCs w:val="24"/>
        </w:rPr>
        <w:object w:dxaOrig="2557" w:dyaOrig="276" w14:anchorId="02FA8707">
          <v:shape id="_x0000_i1670" type="#_x0000_t75" style="width:127.7pt;height:13.6pt" o:ole="">
            <v:imagedata r:id="rId1169" o:title=""/>
          </v:shape>
          <o:OLEObject Type="Embed" ProgID="Equation.DSMT4" ShapeID="_x0000_i1670" DrawAspect="Content" ObjectID="_1685729556" r:id="rId1249"/>
        </w:objec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3040" w:dyaOrig="622" w14:anchorId="601AC64C">
          <v:shape id="_x0000_i1671" type="#_x0000_t75" style="width:152.15pt;height:31.25pt" o:ole="">
            <v:imagedata r:id="rId1171" o:title=""/>
          </v:shape>
          <o:OLEObject Type="Embed" ProgID="Equation.DSMT4" ShapeID="_x0000_i1671" DrawAspect="Content" ObjectID="_1685729557" r:id="rId1250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69CC2A9A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81F8B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215" w:dyaOrig="255" w14:anchorId="7E3638A2">
          <v:shape id="_x0000_i1672" type="#_x0000_t75" style="width:60.45pt;height:12.9pt" o:ole="">
            <v:imagedata r:id="rId1173" o:title=""/>
          </v:shape>
          <o:OLEObject Type="Embed" ProgID="Equation.DSMT4" ShapeID="_x0000_i1672" DrawAspect="Content" ObjectID="_1685729558" r:id="rId1251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là</w:t>
      </w:r>
    </w:p>
    <w:p w14:paraId="588B412B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81F8B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920" w:dyaOrig="630" w14:anchorId="0127ACB2">
          <v:shape id="_x0000_i1673" type="#_x0000_t75" style="width:95.75pt;height:31.25pt" o:ole="">
            <v:imagedata r:id="rId1175" o:title=""/>
          </v:shape>
          <o:OLEObject Type="Embed" ProgID="Equation.DSMT4" ShapeID="_x0000_i1673" DrawAspect="Content" ObjectID="_1685729559" r:id="rId1252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81F8B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160" w:dyaOrig="630" w14:anchorId="6A18D64B">
          <v:shape id="_x0000_i1674" type="#_x0000_t75" style="width:108pt;height:31.25pt" o:ole="">
            <v:imagedata r:id="rId1177" o:title=""/>
          </v:shape>
          <o:OLEObject Type="Embed" ProgID="Equation.DSMT4" ShapeID="_x0000_i1674" DrawAspect="Content" ObjectID="_1685729560" r:id="rId1253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714FE5AF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A81F8B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795" w:dyaOrig="630" w14:anchorId="55E1ECD6">
          <v:shape id="_x0000_i1675" type="#_x0000_t75" style="width:40.1pt;height:31.25pt" o:ole="">
            <v:imagedata r:id="rId1179" o:title=""/>
          </v:shape>
          <o:OLEObject Type="Embed" ProgID="Equation.DSMT4" ShapeID="_x0000_i1675" DrawAspect="Content" ObjectID="_1685729561" r:id="rId1254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  <w:r w:rsidRPr="00A81F8B">
        <w:rPr>
          <w:rFonts w:ascii="Chu Van An" w:hAnsi="Chu Van An" w:cs="Chu Van An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81F8B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60" w:dyaOrig="630" w14:anchorId="5747C121">
          <v:shape id="_x0000_i1676" type="#_x0000_t75" style="width:93.05pt;height:31.25pt" o:ole="">
            <v:imagedata r:id="rId1181" o:title=""/>
          </v:shape>
          <o:OLEObject Type="Embed" ProgID="Equation.DSMT4" ShapeID="_x0000_i1676" DrawAspect="Content" ObjectID="_1685729562" r:id="rId1255"/>
        </w:object>
      </w:r>
      <w:r w:rsidRPr="00A81F8B">
        <w:rPr>
          <w:rFonts w:ascii="Chu Van An" w:hAnsi="Chu Van An" w:cs="Chu Van An"/>
          <w:sz w:val="24"/>
          <w:szCs w:val="24"/>
        </w:rPr>
        <w:t>.</w:t>
      </w:r>
    </w:p>
    <w:p w14:paraId="212B6D54" w14:textId="0E85B7F7" w:rsidR="00892566" w:rsidRPr="00A81F8B" w:rsidRDefault="00892566" w:rsidP="00892566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0DE1A5" w14:textId="77777777" w:rsidR="00892566" w:rsidRPr="00A81F8B" w:rsidRDefault="00892566" w:rsidP="0089256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1963E46" w14:textId="77777777" w:rsidR="00892566" w:rsidRPr="00A81F8B" w:rsidRDefault="00892566" w:rsidP="00892566">
      <w:pPr>
        <w:spacing w:line="240" w:lineRule="auto"/>
        <w:ind w:left="992" w:hanging="28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position w:val="-28"/>
          <w:sz w:val="24"/>
          <w:szCs w:val="24"/>
        </w:rPr>
        <w:object w:dxaOrig="6612" w:dyaOrig="675" w14:anchorId="76C904B3">
          <v:shape id="_x0000_i1677" type="#_x0000_t75" style="width:330.8pt;height:33.95pt" o:ole="">
            <v:imagedata r:id="rId1183" o:title=""/>
          </v:shape>
          <o:OLEObject Type="Embed" ProgID="Equation.DSMT4" ShapeID="_x0000_i1677" DrawAspect="Content" ObjectID="_1685729563" r:id="rId1256"/>
        </w:object>
      </w:r>
      <w:r w:rsidRPr="00A81F8B">
        <w:rPr>
          <w:rFonts w:ascii="Chu Van An" w:hAnsi="Chu Van An" w:cs="Chu Van An"/>
          <w:sz w:val="24"/>
          <w:szCs w:val="24"/>
        </w:rPr>
        <w:t>(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600" w:dyaOrig="285" w14:anchorId="18C62E95">
          <v:shape id="_x0000_i1678" type="#_x0000_t75" style="width:29.9pt;height:14.25pt" o:ole="">
            <v:imagedata r:id="rId1185" o:title=""/>
          </v:shape>
          <o:OLEObject Type="Embed" ProgID="Equation.DSMT4" ShapeID="_x0000_i1678" DrawAspect="Content" ObjectID="_1685729564" r:id="rId1257"/>
        </w:object>
      </w:r>
      <w:r w:rsidRPr="00A81F8B">
        <w:rPr>
          <w:rFonts w:ascii="Chu Van An" w:hAnsi="Chu Van An" w:cs="Chu Van An"/>
          <w:sz w:val="24"/>
          <w:szCs w:val="24"/>
        </w:rPr>
        <w:t>).</w:t>
      </w:r>
    </w:p>
    <w:p w14:paraId="1BDFDA46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 </w: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Số nghiệm của phương trình </w:t>
      </w:r>
      <w:r w:rsidRPr="00A81F8B">
        <w:rPr>
          <w:rFonts w:ascii="Chu Van An" w:hAnsi="Chu Van An" w:cs="Chu Van An"/>
          <w:position w:val="-28"/>
          <w:sz w:val="24"/>
          <w:szCs w:val="24"/>
        </w:rPr>
        <w:object w:dxaOrig="2265" w:dyaOrig="675" w14:anchorId="05F5BECF">
          <v:shape id="_x0000_i1679" type="#_x0000_t75" style="width:113.45pt;height:33.95pt" o:ole="">
            <v:imagedata r:id="rId1187" o:title=""/>
          </v:shape>
          <o:OLEObject Type="Embed" ProgID="Equation.DSMT4" ShapeID="_x0000_i1679" DrawAspect="Content" ObjectID="_1685729565" r:id="rId1258"/>
        </w:object>
      </w:r>
      <w:r w:rsidRPr="00A81F8B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735" w:dyaOrig="420" w14:anchorId="3FA5B2E9">
          <v:shape id="_x0000_i1680" type="#_x0000_t75" style="width:36.7pt;height:21.05pt" o:ole="">
            <v:imagedata r:id="rId1189" o:title=""/>
          </v:shape>
          <o:OLEObject Type="Embed" ProgID="Equation.DSMT4" ShapeID="_x0000_i1680" DrawAspect="Content" ObjectID="_1685729566" r:id="rId1259"/>
        </w:object>
      </w:r>
      <w:r w:rsidRPr="00A81F8B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75C576E9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80" w:dyaOrig="270" w14:anchorId="52CD78D3">
          <v:shape id="_x0000_i1681" type="#_x0000_t75" style="width:8.85pt;height:13.6pt" o:ole="">
            <v:imagedata r:id="rId1191" o:title=""/>
          </v:shape>
          <o:OLEObject Type="Embed" ProgID="Equation.DSMT4" ShapeID="_x0000_i1681" DrawAspect="Content" ObjectID="_1685729567" r:id="rId1260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6FAD6D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80" w:dyaOrig="270" w14:anchorId="2FA10AE0">
          <v:shape id="_x0000_i1682" type="#_x0000_t75" style="width:8.85pt;height:13.6pt" o:ole="">
            <v:imagedata r:id="rId1193" o:title=""/>
          </v:shape>
          <o:OLEObject Type="Embed" ProgID="Equation.DSMT4" ShapeID="_x0000_i1682" DrawAspect="Content" ObjectID="_1685729568" r:id="rId1261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5E5CEDE9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81F8B">
        <w:rPr>
          <w:rFonts w:ascii="Chu Van An" w:hAnsi="Chu Van An" w:cs="Chu Van An"/>
          <w:position w:val="-4"/>
          <w:sz w:val="24"/>
          <w:szCs w:val="24"/>
        </w:rPr>
        <w:object w:dxaOrig="180" w:dyaOrig="240" w14:anchorId="502AED25">
          <v:shape id="_x0000_i1683" type="#_x0000_t75" style="width:8.85pt;height:12.25pt" o:ole="">
            <v:imagedata r:id="rId1195" o:title=""/>
          </v:shape>
          <o:OLEObject Type="Embed" ProgID="Equation.DSMT4" ShapeID="_x0000_i1683" DrawAspect="Content" ObjectID="_1685729569" r:id="rId1262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2E1FF024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A81F8B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80" w:dyaOrig="270" w14:anchorId="19D88002">
          <v:shape id="_x0000_i1684" type="#_x0000_t75" style="width:8.85pt;height:13.6pt" o:ole="">
            <v:imagedata r:id="rId1197" o:title=""/>
          </v:shape>
          <o:OLEObject Type="Embed" ProgID="Equation.DSMT4" ShapeID="_x0000_i1684" DrawAspect="Content" ObjectID="_1685729570" r:id="rId1263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4C6F85" w14:textId="08AD472B" w:rsidR="00892566" w:rsidRPr="00A81F8B" w:rsidRDefault="00892566" w:rsidP="00892566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15EFE03" w14:textId="77777777" w:rsidR="00892566" w:rsidRPr="00A81F8B" w:rsidRDefault="00892566" w:rsidP="00892566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34437183" w14:textId="77777777" w:rsidR="00892566" w:rsidRPr="00A81F8B" w:rsidRDefault="00892566" w:rsidP="0089256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b/>
          <w:position w:val="-28"/>
          <w:sz w:val="24"/>
          <w:szCs w:val="24"/>
        </w:rPr>
        <w:object w:dxaOrig="6645" w:dyaOrig="675" w14:anchorId="21B37EDB">
          <v:shape id="_x0000_i1685" type="#_x0000_t75" style="width:332.15pt;height:33.95pt" o:ole="">
            <v:imagedata r:id="rId1199" o:title=""/>
          </v:shape>
          <o:OLEObject Type="Embed" ProgID="Equation.DSMT4" ShapeID="_x0000_i1685" DrawAspect="Content" ObjectID="_1685729571" r:id="rId1264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667FD1" w14:textId="77777777" w:rsidR="00892566" w:rsidRPr="00A81F8B" w:rsidRDefault="00892566" w:rsidP="00892566">
      <w:pPr>
        <w:spacing w:line="240" w:lineRule="auto"/>
        <w:ind w:left="992"/>
        <w:rPr>
          <w:rFonts w:ascii="Chu Van An" w:hAnsi="Chu Van An" w:cs="Chu Van An"/>
          <w:b/>
          <w:position w:val="-6"/>
          <w:sz w:val="24"/>
          <w:szCs w:val="24"/>
          <w:lang w:val="vi-VN"/>
        </w:rPr>
      </w:pPr>
      <w:r w:rsidRPr="00A81F8B">
        <w:rPr>
          <w:rFonts w:ascii="Chu Van An" w:hAnsi="Chu Van An" w:cs="Chu Van An"/>
          <w:position w:val="-24"/>
          <w:sz w:val="24"/>
          <w:szCs w:val="24"/>
        </w:rPr>
        <w:object w:dxaOrig="6448" w:dyaOrig="630" w14:anchorId="7E165EE3">
          <v:shape id="_x0000_i1686" type="#_x0000_t75" style="width:322.65pt;height:31.25pt" o:ole="">
            <v:imagedata r:id="rId1201" o:title=""/>
          </v:shape>
          <o:OLEObject Type="Embed" ProgID="Equation.DSMT4" ShapeID="_x0000_i1686" DrawAspect="Content" ObjectID="_1685729572" r:id="rId1265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423001" w14:textId="77777777" w:rsidR="00892566" w:rsidRPr="00A81F8B" w:rsidRDefault="00892566" w:rsidP="00892566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sz w:val="24"/>
          <w:szCs w:val="24"/>
          <w:lang w:val="vi-VN"/>
        </w:rPr>
        <w:t xml:space="preserve">Vậy phương trình có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80" w:dyaOrig="270" w14:anchorId="3B4327AC">
          <v:shape id="_x0000_i1687" type="#_x0000_t75" style="width:8.85pt;height:13.6pt" o:ole="">
            <v:imagedata r:id="rId1203" o:title=""/>
          </v:shape>
          <o:OLEObject Type="Embed" ProgID="Equation.DSMT4" ShapeID="_x0000_i1687" DrawAspect="Content" ObjectID="_1685729573" r:id="rId1266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 nghiệm</w:t>
      </w:r>
      <w:r w:rsidRPr="00A81F8B">
        <w:rPr>
          <w:rFonts w:ascii="Chu Van An" w:hAnsi="Chu Van An" w:cs="Chu Van An"/>
          <w:b/>
          <w:position w:val="-6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trên khoảng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735" w:dyaOrig="420" w14:anchorId="1A55B90B">
          <v:shape id="_x0000_i1688" type="#_x0000_t75" style="width:36.7pt;height:21.05pt" o:ole="">
            <v:imagedata r:id="rId1189" o:title=""/>
          </v:shape>
          <o:OLEObject Type="Embed" ProgID="Equation.DSMT4" ShapeID="_x0000_i1688" DrawAspect="Content" ObjectID="_1685729574" r:id="rId1267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388BF7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A81F8B">
        <w:rPr>
          <w:rFonts w:ascii="Chu Van An" w:eastAsia="Times New Rom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340" w:dyaOrig="279" w14:anchorId="65A8A061">
          <v:shape id="_x0000_i1689" type="#_x0000_t75" style="width:67.25pt;height:14.25pt" o:ole="">
            <v:imagedata r:id="rId1268" o:title=""/>
          </v:shape>
          <o:OLEObject Type="Embed" ProgID="Equation.DSMT4" ShapeID="_x0000_i1689" DrawAspect="Content" ObjectID="_1685729575" r:id="rId1269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 có nghiệm là</w:t>
      </w:r>
    </w:p>
    <w:p w14:paraId="335E4C9C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A81F8B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A81F8B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720" w:dyaOrig="279" w14:anchorId="111D8AB9">
          <v:shape id="_x0000_i1690" type="#_x0000_t75" style="width:36pt;height:14.25pt" o:ole="">
            <v:imagedata r:id="rId1270" o:title=""/>
          </v:shape>
          <o:OLEObject Type="Embed" ProgID="Equation.DSMT4" ShapeID="_x0000_i1690" DrawAspect="Content" ObjectID="_1685729576" r:id="rId1271"/>
        </w:object>
      </w:r>
      <w:r w:rsidRPr="00A81F8B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A81F8B">
        <w:rPr>
          <w:rFonts w:ascii="Chu Van An" w:eastAsia="Times New Roman" w:hAnsi="Chu Van An" w:cs="Chu Van An"/>
          <w:sz w:val="24"/>
          <w:szCs w:val="24"/>
          <w:lang w:val="vi-VN"/>
        </w:rPr>
        <w:tab/>
      </w:r>
      <w:r w:rsidRPr="00A81F8B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840" w:dyaOrig="279" w14:anchorId="355F9ABF">
          <v:shape id="_x0000_i1691" type="#_x0000_t75" style="width:42.1pt;height:14.25pt" o:ole="">
            <v:imagedata r:id="rId1272" o:title=""/>
          </v:shape>
          <o:OLEObject Type="Embed" ProgID="Equation.DSMT4" ShapeID="_x0000_i1691" DrawAspect="Content" ObjectID="_1685729577" r:id="rId1273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  <w:r w:rsidRPr="00A81F8B">
        <w:rPr>
          <w:rFonts w:ascii="Chu Van An" w:hAnsi="Chu Van An" w:cs="Chu Van An"/>
          <w:sz w:val="24"/>
          <w:szCs w:val="24"/>
          <w:lang w:val="vi-VN"/>
        </w:rPr>
        <w:tab/>
      </w:r>
      <w:r w:rsidRPr="00A81F8B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780" w:dyaOrig="620" w14:anchorId="2FC06C6D">
          <v:shape id="_x0000_i1692" type="#_x0000_t75" style="width:38.7pt;height:31.25pt" o:ole="">
            <v:imagedata r:id="rId1274" o:title=""/>
          </v:shape>
          <o:OLEObject Type="Embed" ProgID="Equation.DSMT4" ShapeID="_x0000_i1692" DrawAspect="Content" ObjectID="_1685729578" r:id="rId1275"/>
        </w:object>
      </w:r>
      <w:r w:rsidRPr="00A81F8B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A81F8B">
        <w:rPr>
          <w:rFonts w:ascii="Chu Van An" w:eastAsia="Times New Roman" w:hAnsi="Chu Van An" w:cs="Chu Van An"/>
          <w:sz w:val="24"/>
          <w:szCs w:val="24"/>
          <w:lang w:val="vi-VN"/>
        </w:rPr>
        <w:tab/>
      </w:r>
      <w:r w:rsidRPr="00A81F8B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1120" w:dyaOrig="620" w14:anchorId="040C5FAD">
          <v:shape id="_x0000_i1693" type="#_x0000_t75" style="width:55.7pt;height:31.25pt" o:ole="">
            <v:imagedata r:id="rId1276" o:title=""/>
          </v:shape>
          <o:OLEObject Type="Embed" ProgID="Equation.DSMT4" ShapeID="_x0000_i1693" DrawAspect="Content" ObjectID="_1685729579" r:id="rId1277"/>
        </w:object>
      </w:r>
      <w:r w:rsidRPr="00A81F8B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43ADDA42" w14:textId="7CCD19D7" w:rsidR="00892566" w:rsidRPr="00A81F8B" w:rsidRDefault="00892566" w:rsidP="00892566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9AEACB" w14:textId="77777777" w:rsidR="00892566" w:rsidRPr="00A81F8B" w:rsidRDefault="00892566" w:rsidP="00892566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</w:p>
    <w:p w14:paraId="752E5F42" w14:textId="77777777" w:rsidR="00892566" w:rsidRPr="00A81F8B" w:rsidRDefault="00892566" w:rsidP="00892566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sz w:val="24"/>
          <w:szCs w:val="24"/>
          <w:lang w:val="vi-VN"/>
        </w:rPr>
        <w:t xml:space="preserve">Điều kiện: </w:t>
      </w:r>
      <w:r w:rsidRPr="00A81F8B">
        <w:rPr>
          <w:rFonts w:ascii="Chu Van An" w:hAnsi="Chu Van An" w:cs="Chu Van An"/>
          <w:position w:val="-30"/>
          <w:sz w:val="24"/>
          <w:szCs w:val="24"/>
        </w:rPr>
        <w:object w:dxaOrig="2620" w:dyaOrig="720" w14:anchorId="69BF2DA9">
          <v:shape id="_x0000_i1694" type="#_x0000_t75" style="width:131.1pt;height:36pt" o:ole="">
            <v:imagedata r:id="rId1278" o:title=""/>
          </v:shape>
          <o:OLEObject Type="Embed" ProgID="Equation.DSMT4" ShapeID="_x0000_i1694" DrawAspect="Content" ObjectID="_1685729580" r:id="rId1279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780" w:dyaOrig="400" w14:anchorId="6647A6FA">
          <v:shape id="_x0000_i1695" type="#_x0000_t75" style="width:38.7pt;height:19.7pt" o:ole="">
            <v:imagedata r:id="rId1280" o:title=""/>
          </v:shape>
          <o:OLEObject Type="Embed" ProgID="Equation.DSMT4" ShapeID="_x0000_i1695" DrawAspect="Content" ObjectID="_1685729581" r:id="rId1281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0F096E60" w14:textId="77777777" w:rsidR="00892566" w:rsidRPr="00A81F8B" w:rsidRDefault="00892566" w:rsidP="00892566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3879" w:dyaOrig="620" w14:anchorId="65DDA4F4">
          <v:shape id="_x0000_i1696" type="#_x0000_t75" style="width:194.25pt;height:31.25pt" o:ole="">
            <v:imagedata r:id="rId1282" o:title=""/>
          </v:shape>
          <o:OLEObject Type="Embed" ProgID="Equation.DSMT4" ShapeID="_x0000_i1696" DrawAspect="Content" ObjectID="_1685729582" r:id="rId1283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77DC150A" w14:textId="77777777" w:rsidR="00892566" w:rsidRPr="00A81F8B" w:rsidRDefault="00892566" w:rsidP="00892566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A81F8B">
        <w:rPr>
          <w:rFonts w:ascii="Chu Van An" w:hAnsi="Chu Van An" w:cs="Chu Van An"/>
          <w:sz w:val="24"/>
          <w:szCs w:val="24"/>
          <w:lang w:val="vi-VN"/>
        </w:rPr>
        <w:t xml:space="preserve">Kết hợp với điều kiện ta được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720" w:dyaOrig="279" w14:anchorId="030E0035">
          <v:shape id="_x0000_i1697" type="#_x0000_t75" style="width:36pt;height:14.25pt" o:ole="">
            <v:imagedata r:id="rId1284" o:title=""/>
          </v:shape>
          <o:OLEObject Type="Embed" ProgID="Equation.DSMT4" ShapeID="_x0000_i1697" DrawAspect="Content" ObjectID="_1685729583" r:id="rId1285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780" w:dyaOrig="400" w14:anchorId="4B2AA361">
          <v:shape id="_x0000_i1698" type="#_x0000_t75" style="width:38.7pt;height:19.7pt" o:ole="">
            <v:imagedata r:id="rId1280" o:title=""/>
          </v:shape>
          <o:OLEObject Type="Embed" ProgID="Equation.DSMT4" ShapeID="_x0000_i1698" DrawAspect="Content" ObjectID="_1685729584" r:id="rId1286"/>
        </w:object>
      </w:r>
      <w:r w:rsidRPr="00A81F8B">
        <w:rPr>
          <w:rFonts w:ascii="Chu Van An" w:hAnsi="Chu Van An" w:cs="Chu Van An"/>
          <w:sz w:val="24"/>
          <w:szCs w:val="24"/>
          <w:lang w:val="vi-VN"/>
        </w:rPr>
        <w:t>.</w:t>
      </w:r>
    </w:p>
    <w:p w14:paraId="51201B5D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A81F8B">
        <w:rPr>
          <w:rFonts w:ascii="Chu Van An" w:hAnsi="Chu Van An" w:cs="Chu Van An"/>
          <w:sz w:val="24"/>
          <w:szCs w:val="24"/>
          <w:lang w:val="fr-FR"/>
        </w:rPr>
        <w:t xml:space="preserve">Tất cả các nghiệm của phương trình </w:t>
      </w:r>
      <w:r w:rsidRPr="00A81F8B">
        <w:rPr>
          <w:rFonts w:ascii="Chu Van An" w:hAnsi="Chu Van An" w:cs="Chu Van An"/>
          <w:noProof/>
          <w:position w:val="-6"/>
          <w:sz w:val="24"/>
          <w:szCs w:val="24"/>
          <w:lang w:val="fr-FR"/>
        </w:rPr>
        <w:object w:dxaOrig="1233" w:dyaOrig="263" w14:anchorId="3DCAADF0">
          <v:shape id="_x0000_i1699" type="#_x0000_t75" style="width:61.8pt;height:12.9pt;mso-width-percent:0;mso-height-percent:0;mso-width-percent:0;mso-height-percent:0" o:ole="">
            <v:imagedata r:id="rId1206" o:title=""/>
          </v:shape>
          <o:OLEObject Type="Embed" ProgID="Equation.DSMT4" ShapeID="_x0000_i1699" DrawAspect="Content" ObjectID="_1685729585" r:id="rId1287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57C6AD01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A81F8B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42" w:dyaOrig="623" w14:anchorId="237F97AC">
          <v:shape id="_x0000_i1700" type="#_x0000_t75" style="width:92.4pt;height:31.25pt;mso-width-percent:0;mso-height-percent:0;mso-width-percent:0;mso-height-percent:0" o:ole="">
            <v:imagedata r:id="rId1208" o:title=""/>
          </v:shape>
          <o:OLEObject Type="Embed" ProgID="Equation.DSMT4" ShapeID="_x0000_i1700" DrawAspect="Content" ObjectID="_1685729586" r:id="rId1288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>.</w:t>
      </w:r>
      <w:r w:rsidRPr="00A81F8B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A81F8B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910" w:dyaOrig="623" w14:anchorId="70EA5FE6">
          <v:shape id="_x0000_i1701" type="#_x0000_t75" style="width:95.75pt;height:31.25pt;mso-width-percent:0;mso-height-percent:0;mso-width-percent:0;mso-height-percent:0" o:ole="">
            <v:imagedata r:id="rId1210" o:title=""/>
          </v:shape>
          <o:OLEObject Type="Embed" ProgID="Equation.DSMT4" ShapeID="_x0000_i1701" DrawAspect="Content" ObjectID="_1685729587" r:id="rId1289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E7E09E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A81F8B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15" w:dyaOrig="623" w14:anchorId="6A6DE028">
          <v:shape id="_x0000_i1702" type="#_x0000_t75" style="width:91pt;height:31.25pt;mso-width-percent:0;mso-height-percent:0;mso-width-percent:0;mso-height-percent:0" o:ole="">
            <v:imagedata r:id="rId1212" o:title=""/>
          </v:shape>
          <o:OLEObject Type="Embed" ProgID="Equation.DSMT4" ShapeID="_x0000_i1702" DrawAspect="Content" ObjectID="_1685729588" r:id="rId1290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>.</w:t>
      </w:r>
      <w:r w:rsidRPr="00A81F8B">
        <w:rPr>
          <w:rFonts w:ascii="Chu Van An" w:hAnsi="Chu Van An" w:cs="Chu Van An"/>
          <w:sz w:val="24"/>
          <w:szCs w:val="24"/>
          <w:lang w:val="fr-FR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A81F8B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A81F8B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  <w:lang w:val="fr-FR"/>
        </w:rPr>
        <w:object w:dxaOrig="1884" w:dyaOrig="623" w14:anchorId="143D4410">
          <v:shape id="_x0000_i1703" type="#_x0000_t75" style="width:94.4pt;height:31.25pt;mso-width-percent:0;mso-height-percent:0;mso-width-percent:0;mso-height-percent:0" o:ole="">
            <v:imagedata r:id="rId1214" o:title=""/>
          </v:shape>
          <o:OLEObject Type="Embed" ProgID="Equation.DSMT4" ShapeID="_x0000_i1703" DrawAspect="Content" ObjectID="_1685729589" r:id="rId1291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>.</w:t>
      </w:r>
    </w:p>
    <w:p w14:paraId="09A104C3" w14:textId="1982523A" w:rsidR="00892566" w:rsidRPr="00A81F8B" w:rsidRDefault="00892566" w:rsidP="00892566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1406DF5" w14:textId="77777777" w:rsidR="00892566" w:rsidRPr="00A81F8B" w:rsidRDefault="00892566" w:rsidP="0089256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</w:p>
    <w:p w14:paraId="1FC6FD90" w14:textId="77777777" w:rsidR="00892566" w:rsidRPr="00A81F8B" w:rsidRDefault="00892566" w:rsidP="0089256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81F8B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Điều kiện </w:t>
      </w:r>
      <w:r w:rsidRPr="00A81F8B">
        <w:rPr>
          <w:rFonts w:ascii="Chu Van An" w:hAnsi="Chu Van An" w:cs="Chu Van An"/>
          <w:noProof/>
          <w:position w:val="-30"/>
          <w:sz w:val="24"/>
          <w:szCs w:val="24"/>
          <w:lang w:val="fr-FR"/>
        </w:rPr>
        <w:object w:dxaOrig="4180" w:dyaOrig="720" w14:anchorId="0D68D203">
          <v:shape id="_x0000_i1704" type="#_x0000_t75" style="width:209.2pt;height:36pt;mso-width-percent:0;mso-height-percent:0;mso-width-percent:0;mso-height-percent:0" o:ole="">
            <v:imagedata r:id="rId1216" o:title=""/>
          </v:shape>
          <o:OLEObject Type="Embed" ProgID="Equation.DSMT4" ShapeID="_x0000_i1704" DrawAspect="Content" ObjectID="_1685729590" r:id="rId1292"/>
        </w:object>
      </w:r>
    </w:p>
    <w:p w14:paraId="2FFA4193" w14:textId="77777777" w:rsidR="00892566" w:rsidRPr="00A81F8B" w:rsidRDefault="00892566" w:rsidP="00892566">
      <w:pPr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A81F8B">
        <w:rPr>
          <w:rFonts w:ascii="Chu Van An" w:hAnsi="Chu Van An" w:cs="Chu Van An"/>
          <w:noProof/>
          <w:position w:val="-28"/>
          <w:sz w:val="24"/>
          <w:szCs w:val="24"/>
        </w:rPr>
        <w:object w:dxaOrig="3434" w:dyaOrig="678" w14:anchorId="094D7969">
          <v:shape id="_x0000_i1705" type="#_x0000_t75" style="width:171.85pt;height:33.95pt;mso-width-percent:0;mso-height-percent:0;mso-width-percent:0;mso-height-percent:0" o:ole="">
            <v:imagedata r:id="rId1218" o:title=""/>
          </v:shape>
          <o:OLEObject Type="Embed" ProgID="Equation.DSMT4" ShapeID="_x0000_i1705" DrawAspect="Content" ObjectID="_1685729591" r:id="rId1293"/>
        </w:object>
      </w:r>
      <w:r w:rsidRPr="00A81F8B">
        <w:rPr>
          <w:rFonts w:ascii="Chu Van An" w:hAnsi="Chu Van An" w:cs="Chu Van An"/>
          <w:noProof/>
          <w:position w:val="-24"/>
          <w:sz w:val="24"/>
          <w:szCs w:val="24"/>
        </w:rPr>
        <w:object w:dxaOrig="4168" w:dyaOrig="623" w14:anchorId="7C376D15">
          <v:shape id="_x0000_i1706" type="#_x0000_t75" style="width:208.55pt;height:31.25pt;mso-width-percent:0;mso-height-percent:0;mso-width-percent:0;mso-height-percent:0" o:ole="">
            <v:imagedata r:id="rId1220" o:title=""/>
          </v:shape>
          <o:OLEObject Type="Embed" ProgID="Equation.DSMT4" ShapeID="_x0000_i1706" DrawAspect="Content" ObjectID="_1685729592" r:id="rId1294"/>
        </w:object>
      </w:r>
      <w:r w:rsidRPr="00A81F8B">
        <w:rPr>
          <w:rFonts w:ascii="Chu Van An" w:hAnsi="Chu Van An" w:cs="Chu Van An"/>
          <w:sz w:val="24"/>
          <w:szCs w:val="24"/>
          <w:lang w:val="fr-FR"/>
        </w:rPr>
        <w:t>thỏa mãn điều kiện.</w:t>
      </w:r>
    </w:p>
    <w:p w14:paraId="2EB27597" w14:textId="77777777" w:rsidR="00892566" w:rsidRPr="00A81F8B" w:rsidRDefault="00892566" w:rsidP="00360BA5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A81F8B">
        <w:rPr>
          <w:rFonts w:ascii="Chu Van An" w:hAnsi="Chu Van An" w:cs="Chu Van An"/>
          <w:sz w:val="24"/>
          <w:szCs w:val="24"/>
        </w:rPr>
        <w:t xml:space="preserve">Tính tổng các nghiệm trong đoạn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660" w:dyaOrig="405" w14:anchorId="7560CAD1">
          <v:shape id="_x0000_i1707" type="#_x0000_t75" style="width:33.3pt;height:20.4pt" o:ole="">
            <v:imagedata r:id="rId1295" o:title=""/>
          </v:shape>
          <o:OLEObject Type="Embed" ProgID="Equation.DSMT4" ShapeID="_x0000_i1707" DrawAspect="Content" ObjectID="_1685729593" r:id="rId1296"/>
        </w:object>
      </w:r>
      <w:r w:rsidRPr="00A81F8B">
        <w:rPr>
          <w:rFonts w:ascii="Chu Van An" w:hAnsi="Chu Van An" w:cs="Chu Van An"/>
          <w:sz w:val="24"/>
          <w:szCs w:val="24"/>
        </w:rPr>
        <w:t xml:space="preserve">của phương trình: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1365" w:dyaOrig="285" w14:anchorId="1D51AE70">
          <v:shape id="_x0000_i1708" type="#_x0000_t75" style="width:67.9pt;height:14.25pt" o:ole="">
            <v:imagedata r:id="rId1297" o:title=""/>
          </v:shape>
          <o:OLEObject Type="Embed" ProgID="Equation.DSMT4" ShapeID="_x0000_i1708" DrawAspect="Content" ObjectID="_1685729594" r:id="rId1298"/>
        </w:object>
      </w:r>
    </w:p>
    <w:p w14:paraId="0F55E123" w14:textId="77777777" w:rsidR="00892566" w:rsidRPr="00A81F8B" w:rsidRDefault="00892566" w:rsidP="00892566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495" w:dyaOrig="285" w14:anchorId="619DB190">
          <v:shape id="_x0000_i1709" type="#_x0000_t75" style="width:24.45pt;height:14.25pt" o:ole="">
            <v:imagedata r:id="rId1299" o:title=""/>
          </v:shape>
          <o:OLEObject Type="Embed" ProgID="Equation.DSMT4" ShapeID="_x0000_i1709" DrawAspect="Content" ObjectID="_1685729595" r:id="rId1300"/>
        </w:object>
      </w:r>
      <w:r w:rsidRPr="00A81F8B">
        <w:rPr>
          <w:rFonts w:ascii="Chu Van An" w:hAnsi="Chu Van An" w:cs="Chu Van An"/>
          <w:position w:val="-24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630" w:dyaOrig="630" w14:anchorId="79B1C7F6">
          <v:shape id="_x0000_i1710" type="#_x0000_t75" style="width:31.25pt;height:31.25pt" o:ole="">
            <v:imagedata r:id="rId1301" o:title=""/>
          </v:shape>
          <o:OLEObject Type="Embed" ProgID="Equation.DSMT4" ShapeID="_x0000_i1710" DrawAspect="Content" ObjectID="_1685729596" r:id="rId1302"/>
        </w:object>
      </w:r>
      <w:r w:rsidRPr="00A81F8B">
        <w:rPr>
          <w:rFonts w:ascii="Chu Van An" w:hAnsi="Chu Van An" w:cs="Chu Van An"/>
          <w:position w:val="-24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495" w:dyaOrig="285" w14:anchorId="345122BA">
          <v:shape id="_x0000_i1711" type="#_x0000_t75" style="width:24.45pt;height:14.25pt" o:ole="">
            <v:imagedata r:id="rId1303" o:title=""/>
          </v:shape>
          <o:OLEObject Type="Embed" ProgID="Equation.DSMT4" ShapeID="_x0000_i1711" DrawAspect="Content" ObjectID="_1685729597" r:id="rId1304"/>
        </w:object>
      </w:r>
      <w:r w:rsidRPr="00A81F8B">
        <w:rPr>
          <w:rFonts w:ascii="Chu Van An" w:hAnsi="Chu Van An" w:cs="Chu Van An"/>
          <w:position w:val="-24"/>
          <w:sz w:val="24"/>
          <w:szCs w:val="24"/>
        </w:rPr>
        <w:tab/>
      </w:r>
      <w:r w:rsidRPr="00A81F8B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660" w:dyaOrig="630" w14:anchorId="27AE04E0">
          <v:shape id="_x0000_i1712" type="#_x0000_t75" style="width:33.3pt;height:31.25pt" o:ole="">
            <v:imagedata r:id="rId1305" o:title=""/>
          </v:shape>
          <o:OLEObject Type="Embed" ProgID="Equation.DSMT4" ShapeID="_x0000_i1712" DrawAspect="Content" ObjectID="_1685729598" r:id="rId1306"/>
        </w:object>
      </w:r>
    </w:p>
    <w:p w14:paraId="3F56ACD4" w14:textId="77777777" w:rsidR="00892566" w:rsidRPr="00A81F8B" w:rsidRDefault="00892566" w:rsidP="00892566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A07264F" w14:textId="77777777" w:rsidR="00892566" w:rsidRPr="00A81F8B" w:rsidRDefault="00892566" w:rsidP="00892566">
      <w:pPr>
        <w:spacing w:line="240" w:lineRule="auto"/>
        <w:ind w:left="992" w:firstLine="720"/>
        <w:rPr>
          <w:rFonts w:ascii="Chu Van An" w:hAnsi="Chu Van An" w:cs="Chu Van An"/>
          <w:position w:val="-16"/>
          <w:sz w:val="24"/>
          <w:szCs w:val="24"/>
        </w:rPr>
      </w:pPr>
      <w:r w:rsidRPr="00A81F8B">
        <w:rPr>
          <w:rFonts w:ascii="Chu Van An" w:hAnsi="Chu Van An" w:cs="Chu Van An"/>
          <w:sz w:val="24"/>
          <w:szCs w:val="24"/>
        </w:rPr>
        <w:t xml:space="preserve">Điều kiện để phương trình  có nghĩa </w:t>
      </w:r>
      <w:r w:rsidRPr="00A81F8B">
        <w:rPr>
          <w:rFonts w:ascii="Chu Van An" w:hAnsi="Chu Van An" w:cs="Chu Van An"/>
          <w:position w:val="-60"/>
          <w:sz w:val="24"/>
          <w:szCs w:val="24"/>
        </w:rPr>
        <w:object w:dxaOrig="3045" w:dyaOrig="1335" w14:anchorId="59FDCDE8">
          <v:shape id="_x0000_i1713" type="#_x0000_t75" style="width:152.15pt;height:66.55pt" o:ole="">
            <v:imagedata r:id="rId1307" o:title=""/>
          </v:shape>
          <o:OLEObject Type="Embed" ProgID="Equation.DSMT4" ShapeID="_x0000_i1713" DrawAspect="Content" ObjectID="_1685729599" r:id="rId1308"/>
        </w:object>
      </w:r>
    </w:p>
    <w:p w14:paraId="0F557C85" w14:textId="77777777" w:rsidR="00892566" w:rsidRPr="00A81F8B" w:rsidRDefault="00892566" w:rsidP="00892566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sz w:val="24"/>
          <w:szCs w:val="24"/>
        </w:rPr>
        <w:t xml:space="preserve">Khi đó, phương trình  </w:t>
      </w:r>
      <w:r w:rsidRPr="00A81F8B">
        <w:rPr>
          <w:rFonts w:ascii="Chu Van An" w:hAnsi="Chu Van An" w:cs="Chu Van An"/>
          <w:position w:val="-24"/>
          <w:sz w:val="24"/>
          <w:szCs w:val="24"/>
        </w:rPr>
        <w:object w:dxaOrig="2205" w:dyaOrig="630" w14:anchorId="78D11086">
          <v:shape id="_x0000_i1714" type="#_x0000_t75" style="width:110.05pt;height:31.25pt" o:ole="">
            <v:imagedata r:id="rId1309" o:title=""/>
          </v:shape>
          <o:OLEObject Type="Embed" ProgID="Equation.DSMT4" ShapeID="_x0000_i1714" DrawAspect="Content" ObjectID="_1685729600" r:id="rId1310"/>
        </w:object>
      </w:r>
      <w:r w:rsidRPr="00A81F8B">
        <w:rPr>
          <w:rFonts w:ascii="Chu Van An" w:hAnsi="Chu Van An" w:cs="Chu Van An"/>
          <w:sz w:val="24"/>
          <w:szCs w:val="24"/>
        </w:rPr>
        <w:t xml:space="preserve"> so sánh với đk </w:t>
      </w:r>
    </w:p>
    <w:p w14:paraId="5D96A94C" w14:textId="77777777" w:rsidR="00892566" w:rsidRPr="00A81F8B" w:rsidRDefault="00892566" w:rsidP="00892566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A81F8B">
        <w:rPr>
          <w:rFonts w:ascii="Chu Van An" w:hAnsi="Chu Van An" w:cs="Chu Van An"/>
          <w:position w:val="-30"/>
          <w:sz w:val="24"/>
          <w:szCs w:val="24"/>
        </w:rPr>
        <w:object w:dxaOrig="6225" w:dyaOrig="735" w14:anchorId="0773DD51">
          <v:shape id="_x0000_i1715" type="#_x0000_t75" style="width:311.1pt;height:36.7pt" o:ole="">
            <v:imagedata r:id="rId1311" o:title=""/>
          </v:shape>
          <o:OLEObject Type="Embed" ProgID="Equation.DSMT4" ShapeID="_x0000_i1715" DrawAspect="Content" ObjectID="_1685729601" r:id="rId1312"/>
        </w:object>
      </w:r>
    </w:p>
    <w:p w14:paraId="77E99E2D" w14:textId="77777777" w:rsidR="00892566" w:rsidRPr="00A81F8B" w:rsidRDefault="00892566" w:rsidP="00892566">
      <w:pPr>
        <w:pStyle w:val="ListParagraph"/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A81F8B">
        <w:rPr>
          <w:rFonts w:ascii="Chu Van An" w:hAnsi="Chu Van An" w:cs="Chu Van An"/>
          <w:sz w:val="24"/>
          <w:szCs w:val="24"/>
        </w:rPr>
        <w:t xml:space="preserve">Vậy, tổng các nghiệm trong đoạn </w:t>
      </w:r>
      <w:r w:rsidRPr="00A81F8B">
        <w:rPr>
          <w:rFonts w:ascii="Chu Van An" w:hAnsi="Chu Van An" w:cs="Chu Van An"/>
          <w:position w:val="-14"/>
          <w:sz w:val="24"/>
          <w:szCs w:val="24"/>
        </w:rPr>
        <w:object w:dxaOrig="660" w:dyaOrig="405" w14:anchorId="02FE30FD">
          <v:shape id="_x0000_i1716" type="#_x0000_t75" style="width:33.3pt;height:20.4pt" o:ole="">
            <v:imagedata r:id="rId1295" o:title=""/>
          </v:shape>
          <o:OLEObject Type="Embed" ProgID="Equation.DSMT4" ShapeID="_x0000_i1716" DrawAspect="Content" ObjectID="_1685729602" r:id="rId1313"/>
        </w:object>
      </w:r>
      <w:r w:rsidRPr="00A81F8B">
        <w:rPr>
          <w:rFonts w:ascii="Chu Van An" w:hAnsi="Chu Van An" w:cs="Chu Van An"/>
          <w:sz w:val="24"/>
          <w:szCs w:val="24"/>
        </w:rPr>
        <w:t xml:space="preserve">của phương trình  là: </w:t>
      </w:r>
      <w:r w:rsidRPr="00A81F8B">
        <w:rPr>
          <w:rFonts w:ascii="Chu Van An" w:hAnsi="Chu Van An" w:cs="Chu Van An"/>
          <w:position w:val="-6"/>
          <w:sz w:val="24"/>
          <w:szCs w:val="24"/>
        </w:rPr>
        <w:object w:dxaOrig="450" w:dyaOrig="285" w14:anchorId="6CAA151A">
          <v:shape id="_x0000_i1717" type="#_x0000_t75" style="width:22.4pt;height:14.25pt" o:ole="">
            <v:imagedata r:id="rId1314" o:title=""/>
          </v:shape>
          <o:OLEObject Type="Embed" ProgID="Equation.DSMT4" ShapeID="_x0000_i1717" DrawAspect="Content" ObjectID="_1685729603" r:id="rId1315"/>
        </w:object>
      </w:r>
      <w:r w:rsidRPr="00A81F8B">
        <w:rPr>
          <w:rFonts w:ascii="Chu Van An" w:hAnsi="Chu Van An" w:cs="Chu Van An"/>
          <w:sz w:val="24"/>
          <w:szCs w:val="24"/>
        </w:rPr>
        <w:t xml:space="preserve">. </w:t>
      </w:r>
    </w:p>
    <w:p w14:paraId="0A5E6CC1" w14:textId="54B0094D" w:rsidR="00EC5D1C" w:rsidRPr="007303C3" w:rsidRDefault="00460B37" w:rsidP="007303C3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303C3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27DB2684">
                <wp:extent cx="6547104" cy="1533705"/>
                <wp:effectExtent l="0" t="19050" r="25400" b="2857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33705"/>
                          <a:chOff x="0" y="0"/>
                          <a:chExt cx="6547104" cy="1490255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50"/>
                            <a:ext cx="6547104" cy="122910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460B37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460B37" w:rsidRPr="004E4A10" w:rsidRDefault="00460B3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02E4158" w14:textId="1836585F" w:rsidR="00460B37" w:rsidRPr="00FA6C2F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ĐK: x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 (k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Z).</w:t>
                              </w:r>
                            </w:p>
                            <w:p w14:paraId="798D9ECA" w14:textId="6D49565C" w:rsidR="00460B37" w:rsidRDefault="00460B37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P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hương trình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có nghiệm  x = arc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cot(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>a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</w:rPr>
                                <w:t>)</w:t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k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70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k </w:t>
                              </w:r>
                              <w:r w:rsidRPr="00D67F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FA6C2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Z;</w:t>
                              </w:r>
                            </w:p>
                            <w:p w14:paraId="318304EE" w14:textId="134193B8" w:rsidR="00EA561D" w:rsidRPr="00EA561D" w:rsidRDefault="00EA561D" w:rsidP="00360BA5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3E18B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3633" w:dyaOrig="301" w14:anchorId="676C0437">
                                  <v:shape id="_x0000_i1719" type="#_x0000_t75" style="width:181.35pt;height:14.95pt" o:ole="">
                                    <v:imagedata r:id="rId1316" o:title=""/>
                                  </v:shape>
                                  <o:OLEObject Type="Embed" ProgID="Equation.DSMT4" ShapeID="_x0000_i1719" DrawAspect="Content" ObjectID="_1685729791" r:id="rId1317"/>
                                </w:object>
                              </w:r>
                            </w:p>
                            <w:p w14:paraId="55CCB70F" w14:textId="77777777" w:rsidR="00EA561D" w:rsidRPr="00EA561D" w:rsidRDefault="00EA561D" w:rsidP="00EA561D">
                              <w:pPr>
                                <w:spacing w:line="240" w:lineRule="auto"/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491192B5" w14:textId="77777777" w:rsidR="00460B37" w:rsidRPr="00993994" w:rsidRDefault="00460B3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236162D" w14:textId="391C826A" w:rsidR="00460B37" w:rsidRPr="00460B37" w:rsidRDefault="00460B37" w:rsidP="00460B3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60B3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Phương trình </w:t>
                                        </w:r>
                                        <w:r w:rsidRPr="00654DBE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cotx = a</w:t>
                                        </w:r>
                                      </w:p>
                                      <w:p w14:paraId="2FFD8FD2" w14:textId="77777777" w:rsidR="00460B37" w:rsidRDefault="00460B3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460B37" w:rsidRDefault="00460B3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37FAF1CE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66" style="width:515.5pt;height:120.75pt;mso-position-horizontal-relative:char;mso-position-vertical-relative:line" coordsize="65471,14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">
                <v:shape id="Rectangle: Diagonal Corners Rounded 1" o:spid="_x0000_s1167" style="position:absolute;top:2611;width:65471;height:1229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8372;6547104,1217466;6532329,1229105;112179,1229105;0,1140733;0,11639;14775,0" o:connectangles="0,0,0,0,0,0,0,0,0" textboxrect="0,0,6435090,1533525"/>
                  <v:textbox>
                    <w:txbxContent>
                      <w:p w14:paraId="727581F3" w14:textId="77777777" w:rsidR="00460B37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460B37" w:rsidRPr="004E4A10" w:rsidRDefault="00460B3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02E4158" w14:textId="1836585F" w:rsidR="00460B37" w:rsidRPr="00FA6C2F" w:rsidRDefault="00460B37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ĐK: x </w:t>
                        </w:r>
                        <w:r w:rsidRPr="00D67F24">
                          <w:rPr>
                            <w:szCs w:val="24"/>
                          </w:rPr>
                          <w:sym w:font="Symbol" w:char="F0B9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 (k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Z).</w:t>
                        </w:r>
                      </w:p>
                      <w:p w14:paraId="798D9ECA" w14:textId="6D49565C" w:rsidR="00460B37" w:rsidRDefault="00460B37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P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hương trình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có nghiệm  x = arc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cot(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>a</w:t>
                        </w:r>
                        <w:r>
                          <w:rPr>
                            <w:rFonts w:ascii="Chu Van An" w:hAnsi="Chu Van An" w:cs="Chu Van An"/>
                            <w:i/>
                          </w:rPr>
                          <w:t>)</w:t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+ k</w:t>
                        </w:r>
                        <w:r w:rsidRPr="00D67F24">
                          <w:rPr>
                            <w:szCs w:val="24"/>
                          </w:rPr>
                          <w:sym w:font="Symbol" w:char="F070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, k </w:t>
                        </w:r>
                        <w:r w:rsidRPr="00D67F24">
                          <w:rPr>
                            <w:szCs w:val="24"/>
                          </w:rPr>
                          <w:sym w:font="Symbol" w:char="F0CE"/>
                        </w:r>
                        <w:r w:rsidRPr="00FA6C2F">
                          <w:rPr>
                            <w:rFonts w:ascii="Chu Van An" w:hAnsi="Chu Van An" w:cs="Chu Van An"/>
                            <w:i/>
                          </w:rPr>
                          <w:t xml:space="preserve"> Z;</w:t>
                        </w:r>
                      </w:p>
                      <w:p w14:paraId="318304EE" w14:textId="134193B8" w:rsidR="00EA561D" w:rsidRPr="00EA561D" w:rsidRDefault="00EA561D" w:rsidP="00360BA5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3E18B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3633" w:dyaOrig="301" w14:anchorId="676C0437">
                            <v:shape id="_x0000_i1719" type="#_x0000_t75" style="width:181.35pt;height:14.95pt" o:ole="">
                              <v:imagedata r:id="rId1316" o:title=""/>
                            </v:shape>
                            <o:OLEObject Type="Embed" ProgID="Equation.DSMT4" ShapeID="_x0000_i1719" DrawAspect="Content" ObjectID="_1685729791" r:id="rId1318"/>
                          </w:object>
                        </w:r>
                      </w:p>
                      <w:p w14:paraId="55CCB70F" w14:textId="77777777" w:rsidR="00EA561D" w:rsidRPr="00EA561D" w:rsidRDefault="00EA561D" w:rsidP="00EA561D">
                        <w:pPr>
                          <w:spacing w:line="240" w:lineRule="auto"/>
                          <w:ind w:left="360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</w:p>
                      <w:p w14:paraId="491192B5" w14:textId="77777777" w:rsidR="00460B37" w:rsidRPr="00993994" w:rsidRDefault="00460B3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6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6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7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7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" path="m,l5384561,r223777,223777l5608338,447554,,447554,,xe" fillcolor="#efddf6 [663]" stroked="f" strokeweight="1.25pt">
                        <v:fill r:id="rId15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17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7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7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236162D" w14:textId="391C826A" w:rsidR="00460B37" w:rsidRPr="00460B37" w:rsidRDefault="00460B37" w:rsidP="00460B3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60B3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Phương trình </w:t>
                                  </w:r>
                                  <w:r w:rsidRPr="00654DBE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cotx = a</w:t>
                                  </w:r>
                                </w:p>
                                <w:p w14:paraId="2FFD8FD2" w14:textId="77777777" w:rsidR="00460B37" w:rsidRDefault="00460B3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460B37" w:rsidRDefault="00460B3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37FAF1CE" w:rsidR="00460B37" w:rsidRDefault="00460B3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5C544C37" w:rsidR="00EC5D1C" w:rsidRPr="007303C3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72D32B" w14:textId="77777777" w:rsidR="00012285" w:rsidRPr="007303C3" w:rsidRDefault="00012285" w:rsidP="00360BA5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695" w:dyaOrig="675" w14:anchorId="06830DC2">
          <v:shape id="_x0000_i1720" type="#_x0000_t75" style="width:84.25pt;height:33.95pt" o:ole="">
            <v:imagedata r:id="rId1319" o:title=""/>
          </v:shape>
          <o:OLEObject Type="Embed" ProgID="Equation.DSMT4" ShapeID="_x0000_i1720" DrawAspect="Content" ObjectID="_1685729604" r:id="rId1320"/>
        </w:object>
      </w:r>
      <w:r w:rsidRPr="007303C3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691C1573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75" w:dyaOrig="630" w14:anchorId="6CB384F2">
          <v:shape id="_x0000_i1721" type="#_x0000_t75" style="width:19pt;height:31.25pt" o:ole="">
            <v:imagedata r:id="rId1321" o:title=""/>
          </v:shape>
          <o:OLEObject Type="Embed" ProgID="Equation.DSMT4" ShapeID="_x0000_i1721" DrawAspect="Content" ObjectID="_1685729605" r:id="rId1322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3E001DF8">
          <v:shape id="_x0000_i1722" type="#_x0000_t75" style="width:12.25pt;height:31.25pt" o:ole="">
            <v:imagedata r:id="rId1323" o:title=""/>
          </v:shape>
          <o:OLEObject Type="Embed" ProgID="Equation.DSMT4" ShapeID="_x0000_i1722" DrawAspect="Content" ObjectID="_1685729606" r:id="rId1324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258A75DB">
          <v:shape id="_x0000_i1723" type="#_x0000_t75" style="width:12.25pt;height:31.25pt" o:ole="">
            <v:imagedata r:id="rId1325" o:title=""/>
          </v:shape>
          <o:OLEObject Type="Embed" ProgID="Equation.DSMT4" ShapeID="_x0000_i1723" DrawAspect="Content" ObjectID="_1685729607" r:id="rId1326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303C3">
        <w:rPr>
          <w:rFonts w:ascii="Chu Van An" w:eastAsia="Calibri" w:hAnsi="Chu Van An" w:cs="Chu Van An"/>
          <w:sz w:val="24"/>
          <w:szCs w:val="24"/>
        </w:rPr>
        <w:tab/>
      </w:r>
      <w:r w:rsidRPr="007303C3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303C3">
        <w:rPr>
          <w:rFonts w:ascii="Chu Van An" w:hAnsi="Chu Van An" w:cs="Chu Van An"/>
          <w:position w:val="-24"/>
          <w:sz w:val="24"/>
          <w:szCs w:val="24"/>
        </w:rPr>
        <w:object w:dxaOrig="330" w:dyaOrig="630" w14:anchorId="4BD82654">
          <v:shape id="_x0000_i1724" type="#_x0000_t75" style="width:16.3pt;height:31.25pt" o:ole="">
            <v:imagedata r:id="rId1327" o:title=""/>
          </v:shape>
          <o:OLEObject Type="Embed" ProgID="Equation.DSMT4" ShapeID="_x0000_i1724" DrawAspect="Content" ObjectID="_1685729608" r:id="rId1328"/>
        </w:object>
      </w:r>
      <w:r w:rsidRPr="007303C3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56FCE4A" w14:textId="09AA0D66" w:rsidR="00012285" w:rsidRPr="007303C3" w:rsidRDefault="00892566" w:rsidP="007303C3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D49F434" w14:textId="752254D9" w:rsidR="00012285" w:rsidRPr="007303C3" w:rsidRDefault="007F5E58" w:rsidP="007303C3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position w:val="-28"/>
          <w:sz w:val="24"/>
          <w:szCs w:val="24"/>
        </w:rPr>
        <w:object w:dxaOrig="5460" w:dyaOrig="675" w14:anchorId="3E434134">
          <v:shape id="_x0000_i1725" type="#_x0000_t75" style="width:273.05pt;height:33.95pt" o:ole="">
            <v:imagedata r:id="rId1329" o:title=""/>
          </v:shape>
          <o:OLEObject Type="Embed" ProgID="Equation.DSMT4" ShapeID="_x0000_i1725" DrawAspect="Content" ObjectID="_1685729609" r:id="rId1330"/>
        </w:object>
      </w:r>
    </w:p>
    <w:p w14:paraId="792A4A86" w14:textId="411E05D0" w:rsidR="00012285" w:rsidRPr="007303C3" w:rsidRDefault="007F5E58" w:rsidP="007303C3">
      <w:pPr>
        <w:tabs>
          <w:tab w:val="left" w:pos="7770"/>
        </w:tabs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là </w:t>
      </w:r>
      <w:r w:rsidR="00012285" w:rsidRPr="007303C3">
        <w:rPr>
          <w:rFonts w:ascii="Chu Van An" w:hAnsi="Chu Van An" w:cs="Chu Van An"/>
          <w:position w:val="-24"/>
          <w:sz w:val="24"/>
          <w:szCs w:val="24"/>
        </w:rPr>
        <w:object w:dxaOrig="255" w:dyaOrig="630" w14:anchorId="352935D1">
          <v:shape id="_x0000_i1726" type="#_x0000_t75" style="width:12.25pt;height:31.25pt" o:ole="">
            <v:imagedata r:id="rId1331" o:title=""/>
          </v:shape>
          <o:OLEObject Type="Embed" ProgID="Equation.DSMT4" ShapeID="_x0000_i1726" DrawAspect="Content" ObjectID="_1685729610" r:id="rId1332"/>
        </w:object>
      </w:r>
      <w:r w:rsidR="00012285" w:rsidRPr="007303C3">
        <w:rPr>
          <w:rFonts w:ascii="Chu Van An" w:eastAsia="Calibri" w:hAnsi="Chu Van An" w:cs="Chu Van An"/>
          <w:sz w:val="24"/>
          <w:szCs w:val="24"/>
        </w:rPr>
        <w:t>.</w:t>
      </w:r>
      <w:r w:rsidR="00012285" w:rsidRPr="007303C3">
        <w:rPr>
          <w:rFonts w:ascii="Chu Van An" w:eastAsia="Calibri" w:hAnsi="Chu Van An" w:cs="Chu Van An"/>
          <w:sz w:val="24"/>
          <w:szCs w:val="24"/>
        </w:rPr>
        <w:tab/>
      </w:r>
    </w:p>
    <w:p w14:paraId="6679FC80" w14:textId="1C66D2B6" w:rsidR="00012285" w:rsidRPr="007303C3" w:rsidRDefault="00012285" w:rsidP="00360BA5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Tất cả các nghiệm của phương trình </w:t>
      </w:r>
      <w:r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0902692C">
          <v:shape id="_x0000_i1727" type="#_x0000_t75" style="width:105.3pt;height:21.75pt" o:ole="">
            <v:imagedata r:id="rId1333" o:title=""/>
          </v:shape>
          <o:OLEObject Type="Embed" ProgID="Equation.DSMT4" ShapeID="_x0000_i1727" DrawAspect="Content" ObjectID="_1685729611" r:id="rId133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70D8A439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3C897315">
          <v:shape id="_x0000_i1728" type="#_x0000_t75" style="width:78.1pt;height:16.3pt" o:ole="">
            <v:imagedata r:id="rId1335" o:title=""/>
          </v:shape>
          <o:OLEObject Type="Embed" ProgID="Equation.DSMT4" ShapeID="_x0000_i1728" DrawAspect="Content" ObjectID="_1685729612" r:id="rId133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0010CC04">
          <v:shape id="_x0000_i1729" type="#_x0000_t75" style="width:38.7pt;height:20.4pt" o:ole="">
            <v:imagedata r:id="rId1337" o:title=""/>
          </v:shape>
          <o:OLEObject Type="Embed" ProgID="Equation.DSMT4" ShapeID="_x0000_i1729" DrawAspect="Content" ObjectID="_1685729613" r:id="rId1338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60" w:dyaOrig="330" w14:anchorId="1F6F71B3">
          <v:shape id="_x0000_i1730" type="#_x0000_t75" style="width:78.1pt;height:16.3pt" o:ole="">
            <v:imagedata r:id="rId1339" o:title=""/>
          </v:shape>
          <o:OLEObject Type="Embed" ProgID="Equation.DSMT4" ShapeID="_x0000_i1730" DrawAspect="Content" ObjectID="_1685729614" r:id="rId1340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1699502">
          <v:shape id="_x0000_i1731" type="#_x0000_t75" style="width:38.7pt;height:20.4pt" o:ole="">
            <v:imagedata r:id="rId1341" o:title=""/>
          </v:shape>
          <o:OLEObject Type="Embed" ProgID="Equation.DSMT4" ShapeID="_x0000_i1731" DrawAspect="Content" ObjectID="_1685729615" r:id="rId134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22103DC" w14:textId="77777777" w:rsidR="00012285" w:rsidRPr="007303C3" w:rsidRDefault="00012285" w:rsidP="007303C3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1A861897">
          <v:shape id="_x0000_i1732" type="#_x0000_t75" style="width:76.75pt;height:16.3pt" o:ole="">
            <v:imagedata r:id="rId1343" o:title=""/>
          </v:shape>
          <o:OLEObject Type="Embed" ProgID="Equation.DSMT4" ShapeID="_x0000_i1732" DrawAspect="Content" ObjectID="_1685729616" r:id="rId1344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256A0870">
          <v:shape id="_x0000_i1733" type="#_x0000_t75" style="width:38.7pt;height:20.4pt" o:ole="">
            <v:imagedata r:id="rId1345" o:title=""/>
          </v:shape>
          <o:OLEObject Type="Embed" ProgID="Equation.DSMT4" ShapeID="_x0000_i1733" DrawAspect="Content" ObjectID="_1685729617" r:id="rId1346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6FD27146">
          <v:shape id="_x0000_i1734" type="#_x0000_t75" style="width:76.75pt;height:16.3pt" o:ole="">
            <v:imagedata r:id="rId1347" o:title=""/>
          </v:shape>
          <o:OLEObject Type="Embed" ProgID="Equation.DSMT4" ShapeID="_x0000_i1734" DrawAspect="Content" ObjectID="_1685729618" r:id="rId134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77507A4B">
          <v:shape id="_x0000_i1735" type="#_x0000_t75" style="width:38.7pt;height:20.4pt" o:ole="">
            <v:imagedata r:id="rId1349" o:title=""/>
          </v:shape>
          <o:OLEObject Type="Embed" ProgID="Equation.DSMT4" ShapeID="_x0000_i1735" DrawAspect="Content" ObjectID="_1685729619" r:id="rId135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079DF128" w14:textId="70E2334D" w:rsidR="00012285" w:rsidRPr="007303C3" w:rsidRDefault="00892566" w:rsidP="007303C3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9256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51394407" w14:textId="37D1D581" w:rsidR="00012285" w:rsidRPr="007303C3" w:rsidRDefault="007F5E58" w:rsidP="007303C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012285"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657096CA">
          <v:shape id="_x0000_i1736" type="#_x0000_t75" style="width:105.3pt;height:21.75pt" o:ole="">
            <v:imagedata r:id="rId1351" o:title=""/>
          </v:shape>
          <o:OLEObject Type="Embed" ProgID="Equation.DSMT4" ShapeID="_x0000_i1736" DrawAspect="Content" ObjectID="_1685729620" r:id="rId1352"/>
        </w:object>
      </w:r>
      <w:r w:rsidR="00012285" w:rsidRPr="007303C3">
        <w:rPr>
          <w:rFonts w:ascii="Chu Van An" w:hAnsi="Chu Van An" w:cs="Chu Van An"/>
          <w:position w:val="-16"/>
          <w:sz w:val="24"/>
          <w:szCs w:val="24"/>
        </w:rPr>
        <w:object w:dxaOrig="2085" w:dyaOrig="435" w14:anchorId="2B55B3DA">
          <v:shape id="_x0000_i1737" type="#_x0000_t75" style="width:105.3pt;height:21.75pt" o:ole="">
            <v:imagedata r:id="rId1353" o:title=""/>
          </v:shape>
          <o:OLEObject Type="Embed" ProgID="Equation.DSMT4" ShapeID="_x0000_i1737" DrawAspect="Content" ObjectID="_1685729621" r:id="rId1354"/>
        </w:object>
      </w:r>
    </w:p>
    <w:p w14:paraId="1CF398BC" w14:textId="77777777" w:rsidR="00012285" w:rsidRPr="007303C3" w:rsidRDefault="00012285" w:rsidP="007303C3">
      <w:pPr>
        <w:pStyle w:val="ListParagraph"/>
        <w:spacing w:after="0" w:line="240" w:lineRule="auto"/>
        <w:ind w:left="992" w:firstLine="448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position w:val="-6"/>
          <w:sz w:val="24"/>
          <w:szCs w:val="24"/>
        </w:rPr>
        <w:object w:dxaOrig="2355" w:dyaOrig="330" w14:anchorId="11E17E53">
          <v:shape id="_x0000_i1738" type="#_x0000_t75" style="width:117.5pt;height:16.3pt" o:ole="">
            <v:imagedata r:id="rId1355" o:title=""/>
          </v:shape>
          <o:OLEObject Type="Embed" ProgID="Equation.DSMT4" ShapeID="_x0000_i1738" DrawAspect="Content" ObjectID="_1685729622" r:id="rId1356"/>
        </w:objec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45" w:dyaOrig="330" w14:anchorId="12B7FE9C">
          <v:shape id="_x0000_i1739" type="#_x0000_t75" style="width:92.4pt;height:16.3pt" o:ole="">
            <v:imagedata r:id="rId1357" o:title=""/>
          </v:shape>
          <o:OLEObject Type="Embed" ProgID="Equation.DSMT4" ShapeID="_x0000_i1739" DrawAspect="Content" ObjectID="_1685729623" r:id="rId135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,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37AF72F3">
          <v:shape id="_x0000_i1740" type="#_x0000_t75" style="width:38.7pt;height:20.4pt" o:ole="">
            <v:imagedata r:id="rId1359" o:title=""/>
          </v:shape>
          <o:OLEObject Type="Embed" ProgID="Equation.DSMT4" ShapeID="_x0000_i1740" DrawAspect="Content" ObjectID="_1685729624" r:id="rId136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</w:p>
    <w:p w14:paraId="4837361E" w14:textId="07F880A5" w:rsidR="00012285" w:rsidRPr="007303C3" w:rsidRDefault="007F5E58" w:rsidP="007303C3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Nghiệm của phương trình đã cho là: </w:t>
      </w:r>
      <w:r w:rsidR="00012285" w:rsidRPr="007303C3">
        <w:rPr>
          <w:rFonts w:ascii="Chu Van An" w:hAnsi="Chu Van An" w:cs="Chu Van An"/>
          <w:position w:val="-6"/>
          <w:sz w:val="24"/>
          <w:szCs w:val="24"/>
        </w:rPr>
        <w:object w:dxaOrig="1545" w:dyaOrig="330" w14:anchorId="60D9AAAB">
          <v:shape id="_x0000_i1741" type="#_x0000_t75" style="width:76.75pt;height:16.3pt" o:ole="">
            <v:imagedata r:id="rId1361" o:title=""/>
          </v:shape>
          <o:OLEObject Type="Embed" ProgID="Equation.DSMT4" ShapeID="_x0000_i1741" DrawAspect="Content" ObjectID="_1685729625" r:id="rId1362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, </w:t>
      </w:r>
      <w:r w:rsidR="00012285" w:rsidRPr="007303C3">
        <w:rPr>
          <w:rFonts w:ascii="Chu Van An" w:hAnsi="Chu Van An" w:cs="Chu Van An"/>
          <w:position w:val="-14"/>
          <w:sz w:val="24"/>
          <w:szCs w:val="24"/>
        </w:rPr>
        <w:object w:dxaOrig="780" w:dyaOrig="405" w14:anchorId="19754C86">
          <v:shape id="_x0000_i1742" type="#_x0000_t75" style="width:38.7pt;height:20.4pt" o:ole="">
            <v:imagedata r:id="rId1363" o:title=""/>
          </v:shape>
          <o:OLEObject Type="Embed" ProgID="Equation.DSMT4" ShapeID="_x0000_i1742" DrawAspect="Content" ObjectID="_1685729626" r:id="rId1364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0924043A" w14:textId="77777777" w:rsidR="00012285" w:rsidRPr="007303C3" w:rsidRDefault="00012285" w:rsidP="00360BA5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7303C3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7303C3">
        <w:rPr>
          <w:rFonts w:ascii="Chu Van An" w:hAnsi="Chu Van An" w:cs="Chu Van An"/>
          <w:position w:val="-28"/>
          <w:sz w:val="24"/>
          <w:szCs w:val="24"/>
        </w:rPr>
        <w:object w:dxaOrig="1802" w:dyaOrig="673" w14:anchorId="44056175">
          <v:shape id="_x0000_i1743" type="#_x0000_t75" style="width:90.35pt;height:33.95pt" o:ole="">
            <v:imagedata r:id="rId1365" o:title=""/>
          </v:shape>
          <o:OLEObject Type="Embed" ProgID="Equation.DSMT4" ShapeID="_x0000_i1743" DrawAspect="Content" ObjectID="_1685729627" r:id="rId1366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trên khoảng </w:t>
      </w:r>
      <w:r w:rsidRPr="007303C3">
        <w:rPr>
          <w:rFonts w:ascii="Chu Van An" w:hAnsi="Chu Van An" w:cs="Chu Van An"/>
          <w:position w:val="-14"/>
          <w:sz w:val="24"/>
          <w:szCs w:val="24"/>
        </w:rPr>
        <w:object w:dxaOrig="900" w:dyaOrig="404" w14:anchorId="1D78A8DC">
          <v:shape id="_x0000_i1744" type="#_x0000_t75" style="width:44.85pt;height:20.4pt" o:ole="">
            <v:imagedata r:id="rId1367" o:title=""/>
          </v:shape>
          <o:OLEObject Type="Embed" ProgID="Equation.DSMT4" ShapeID="_x0000_i1744" DrawAspect="Content" ObjectID="_1685729628" r:id="rId1368"/>
        </w:object>
      </w:r>
      <w:r w:rsidRPr="007303C3">
        <w:rPr>
          <w:rFonts w:ascii="Chu Van An" w:hAnsi="Chu Van An" w:cs="Chu Van An"/>
          <w:sz w:val="24"/>
          <w:szCs w:val="24"/>
        </w:rPr>
        <w:t xml:space="preserve"> là</w:t>
      </w:r>
    </w:p>
    <w:p w14:paraId="45C2EB0E" w14:textId="77777777" w:rsidR="00012285" w:rsidRPr="007303C3" w:rsidRDefault="00012285" w:rsidP="007303C3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38F2D438">
          <v:shape id="_x0000_i1745" type="#_x0000_t75" style="width:10.2pt;height:12.25pt" o:ole="">
            <v:imagedata r:id="rId1369" o:title=""/>
          </v:shape>
          <o:OLEObject Type="Embed" ProgID="Equation.DSMT4" ShapeID="_x0000_i1745" DrawAspect="Content" ObjectID="_1685729629" r:id="rId1370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7303C3">
        <w:rPr>
          <w:rFonts w:ascii="Chu Van An" w:hAnsi="Chu Van An" w:cs="Chu Van An"/>
          <w:position w:val="-6"/>
          <w:sz w:val="24"/>
          <w:szCs w:val="24"/>
        </w:rPr>
        <w:object w:dxaOrig="180" w:dyaOrig="268" w14:anchorId="56C42915">
          <v:shape id="_x0000_i1746" type="#_x0000_t75" style="width:8.85pt;height:13.6pt" o:ole="">
            <v:imagedata r:id="rId1371" o:title=""/>
          </v:shape>
          <o:OLEObject Type="Embed" ProgID="Equation.DSMT4" ShapeID="_x0000_i1746" DrawAspect="Content" ObjectID="_1685729630" r:id="rId1372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35" w:dyaOrig="255" w14:anchorId="3E68E212">
          <v:shape id="_x0000_i1747" type="#_x0000_t75" style="width:6.8pt;height:12.25pt" o:ole="">
            <v:imagedata r:id="rId1373" o:title=""/>
          </v:shape>
          <o:OLEObject Type="Embed" ProgID="Equation.DSMT4" ShapeID="_x0000_i1747" DrawAspect="Content" ObjectID="_1685729631" r:id="rId1374"/>
        </w:object>
      </w:r>
      <w:r w:rsidRPr="007303C3">
        <w:rPr>
          <w:rFonts w:ascii="Chu Van An" w:hAnsi="Chu Van An" w:cs="Chu Van An"/>
          <w:sz w:val="24"/>
          <w:szCs w:val="24"/>
        </w:rPr>
        <w:t>.</w:t>
      </w:r>
      <w:r w:rsidRPr="007303C3">
        <w:rPr>
          <w:rFonts w:ascii="Chu Van An" w:hAnsi="Chu Van An" w:cs="Chu Van An"/>
          <w:sz w:val="24"/>
          <w:szCs w:val="24"/>
        </w:rPr>
        <w:tab/>
      </w:r>
      <w:r w:rsidRPr="007303C3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7303C3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303C3">
        <w:rPr>
          <w:rFonts w:ascii="Chu Van An" w:hAnsi="Chu Van An" w:cs="Chu Van An"/>
          <w:position w:val="-4"/>
          <w:sz w:val="24"/>
          <w:szCs w:val="24"/>
        </w:rPr>
        <w:object w:dxaOrig="194" w:dyaOrig="255" w14:anchorId="58B5A567">
          <v:shape id="_x0000_i1748" type="#_x0000_t75" style="width:10.2pt;height:12.25pt" o:ole="">
            <v:imagedata r:id="rId1375" o:title=""/>
          </v:shape>
          <o:OLEObject Type="Embed" ProgID="Equation.DSMT4" ShapeID="_x0000_i1748" DrawAspect="Content" ObjectID="_1685729632" r:id="rId1376"/>
        </w:object>
      </w:r>
    </w:p>
    <w:p w14:paraId="61C04496" w14:textId="41F4E88C" w:rsidR="00012285" w:rsidRPr="007303C3" w:rsidRDefault="00892566" w:rsidP="007303C3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92566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81419CB" w14:textId="636BF80E" w:rsidR="00012285" w:rsidRPr="007303C3" w:rsidRDefault="007F5E58" w:rsidP="007303C3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sz w:val="24"/>
          <w:szCs w:val="24"/>
        </w:rPr>
        <w:t xml:space="preserve">Ta có: </w:t>
      </w:r>
      <w:r w:rsidR="00012285" w:rsidRPr="007303C3">
        <w:rPr>
          <w:rFonts w:ascii="Chu Van An" w:hAnsi="Chu Van An" w:cs="Chu Van An"/>
          <w:position w:val="-28"/>
          <w:sz w:val="24"/>
          <w:szCs w:val="24"/>
        </w:rPr>
        <w:object w:dxaOrig="6120" w:dyaOrig="673" w14:anchorId="4B974A97">
          <v:shape id="_x0000_i1749" type="#_x0000_t75" style="width:306.35pt;height:33.95pt" o:ole="">
            <v:imagedata r:id="rId1377" o:title=""/>
          </v:shape>
          <o:OLEObject Type="Embed" ProgID="Equation.DSMT4" ShapeID="_x0000_i1749" DrawAspect="Content" ObjectID="_1685729633" r:id="rId1378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262E386B" w14:textId="4018212E" w:rsidR="00012285" w:rsidRPr="007303C3" w:rsidRDefault="007F5E58" w:rsidP="007303C3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303C3">
        <w:rPr>
          <w:rFonts w:ascii="Chu Van An" w:hAnsi="Chu Van An" w:cs="Chu Van An"/>
          <w:color w:val="0000CC"/>
          <w:sz w:val="24"/>
          <w:szCs w:val="24"/>
        </w:rPr>
        <w:sym w:font="Wingdings" w:char="F09F"/>
      </w:r>
      <w:r w:rsidRPr="007303C3">
        <w:rPr>
          <w:rFonts w:ascii="Chu Van An" w:hAnsi="Chu Van An" w:cs="Chu Van An"/>
          <w:sz w:val="24"/>
          <w:szCs w:val="24"/>
        </w:rPr>
        <w:t xml:space="preserve"> </w:t>
      </w:r>
      <w:r w:rsidR="00012285" w:rsidRPr="007303C3">
        <w:rPr>
          <w:rFonts w:ascii="Chu Van An" w:hAnsi="Chu Van An" w:cs="Chu Van An"/>
          <w:position w:val="-24"/>
          <w:sz w:val="24"/>
          <w:szCs w:val="24"/>
        </w:rPr>
        <w:object w:dxaOrig="4200" w:dyaOrig="626" w14:anchorId="06156B76">
          <v:shape id="_x0000_i1750" type="#_x0000_t75" style="width:209.9pt;height:31.25pt" o:ole="">
            <v:imagedata r:id="rId1379" o:title=""/>
          </v:shape>
          <o:OLEObject Type="Embed" ProgID="Equation.DSMT4" ShapeID="_x0000_i1750" DrawAspect="Content" ObjectID="_1685729634" r:id="rId1380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, mà </w:t>
      </w:r>
      <w:r w:rsidR="00012285" w:rsidRPr="007303C3">
        <w:rPr>
          <w:rFonts w:ascii="Chu Van An" w:hAnsi="Chu Van An" w:cs="Chu Van An"/>
          <w:position w:val="-6"/>
          <w:sz w:val="24"/>
          <w:szCs w:val="24"/>
        </w:rPr>
        <w:object w:dxaOrig="600" w:dyaOrig="268" w14:anchorId="7EC830DB">
          <v:shape id="_x0000_i1751" type="#_x0000_t75" style="width:29.9pt;height:13.6pt" o:ole="">
            <v:imagedata r:id="rId1381" o:title=""/>
          </v:shape>
          <o:OLEObject Type="Embed" ProgID="Equation.DSMT4" ShapeID="_x0000_i1751" DrawAspect="Content" ObjectID="_1685729635" r:id="rId1382"/>
        </w:object>
      </w:r>
      <w:r w:rsidR="00012285" w:rsidRPr="007303C3">
        <w:rPr>
          <w:rFonts w:ascii="Chu Van An" w:hAnsi="Chu Van An" w:cs="Chu Van An"/>
          <w:sz w:val="24"/>
          <w:szCs w:val="24"/>
        </w:rPr>
        <w:t xml:space="preserve"> nên </w:t>
      </w:r>
      <w:r w:rsidR="00012285" w:rsidRPr="007303C3">
        <w:rPr>
          <w:rFonts w:ascii="Chu Van An" w:hAnsi="Chu Van An" w:cs="Chu Van An"/>
          <w:position w:val="-14"/>
          <w:sz w:val="24"/>
          <w:szCs w:val="24"/>
        </w:rPr>
        <w:object w:dxaOrig="1300" w:dyaOrig="404" w14:anchorId="61073B17">
          <v:shape id="_x0000_i1752" type="#_x0000_t75" style="width:65.2pt;height:20.4pt" o:ole="">
            <v:imagedata r:id="rId1383" o:title=""/>
          </v:shape>
          <o:OLEObject Type="Embed" ProgID="Equation.DSMT4" ShapeID="_x0000_i1752" DrawAspect="Content" ObjectID="_1685729636" r:id="rId1384"/>
        </w:object>
      </w:r>
      <w:r w:rsidR="00012285" w:rsidRPr="007303C3">
        <w:rPr>
          <w:rFonts w:ascii="Chu Van An" w:hAnsi="Chu Van An" w:cs="Chu Van An"/>
          <w:sz w:val="24"/>
          <w:szCs w:val="24"/>
        </w:rPr>
        <w:t>.</w:t>
      </w:r>
    </w:p>
    <w:p w14:paraId="6FB5259C" w14:textId="02009B88" w:rsidR="00EC5D1C" w:rsidRDefault="00EC5D1C" w:rsidP="007303C3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303C3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303C3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A780FEC" w14:textId="77777777" w:rsidR="00797DA4" w:rsidRPr="007A7CD8" w:rsidRDefault="005436FA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  <w:r w:rsidR="00797DA4" w:rsidRPr="007A7CD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="00797DA4" w:rsidRPr="007A7CD8">
        <w:rPr>
          <w:rFonts w:ascii="Chu Van An" w:hAnsi="Chu Van An" w:cs="Chu Van An"/>
          <w:noProof/>
          <w:position w:val="-8"/>
          <w:sz w:val="24"/>
          <w:szCs w:val="24"/>
          <w:lang w:val="vi-VN"/>
        </w:rPr>
        <w:object w:dxaOrig="1380" w:dyaOrig="360" w14:anchorId="44854E70">
          <v:shape id="_x0000_i1753" type="#_x0000_t75" alt="" style="width:68.6pt;height:17pt" o:ole="">
            <v:imagedata r:id="rId1385" o:title=""/>
          </v:shape>
          <o:OLEObject Type="Embed" ProgID="Equation.DSMT4" ShapeID="_x0000_i1753" DrawAspect="Content" ObjectID="_1685729637" r:id="rId1386"/>
        </w:object>
      </w:r>
      <w:r w:rsidR="00797DA4" w:rsidRPr="007A7CD8">
        <w:rPr>
          <w:rFonts w:ascii="Chu Van An" w:hAnsi="Chu Van An" w:cs="Chu Van An"/>
          <w:noProof/>
          <w:sz w:val="24"/>
          <w:szCs w:val="24"/>
          <w:lang w:val="vi-VN"/>
        </w:rPr>
        <w:t xml:space="preserve"> có các nghiệm là</w:t>
      </w:r>
    </w:p>
    <w:p w14:paraId="6B07D5A8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A7CD8">
        <w:rPr>
          <w:rFonts w:ascii="Chu Van An" w:hAnsi="Chu Van An" w:cs="Chu Van An"/>
          <w:noProof/>
          <w:position w:val="-24"/>
          <w:sz w:val="24"/>
          <w:szCs w:val="24"/>
          <w:lang w:val="vi-VN"/>
        </w:rPr>
        <w:object w:dxaOrig="2060" w:dyaOrig="620" w14:anchorId="491EFA66">
          <v:shape id="_x0000_i1754" type="#_x0000_t75" alt="" style="width:104.6pt;height:29.9pt" o:ole="">
            <v:imagedata r:id="rId1387" o:title=""/>
          </v:shape>
          <o:OLEObject Type="Embed" ProgID="Equation.DSMT4" ShapeID="_x0000_i1754" DrawAspect="Content" ObjectID="_1685729638" r:id="rId1388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7A7CD8">
        <w:rPr>
          <w:rFonts w:ascii="Chu Van An" w:hAnsi="Chu Van An" w:cs="Chu Van An"/>
          <w:sz w:val="24"/>
          <w:szCs w:val="24"/>
          <w:lang w:val="vi-VN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A7CD8">
        <w:rPr>
          <w:rFonts w:ascii="Chu Van An" w:hAnsi="Chu Van An" w:cs="Chu Van An"/>
          <w:noProof/>
          <w:position w:val="-24"/>
          <w:sz w:val="24"/>
          <w:szCs w:val="24"/>
          <w:lang w:val="vi-VN"/>
        </w:rPr>
        <w:object w:dxaOrig="1920" w:dyaOrig="620" w14:anchorId="4479017B">
          <v:shape id="_x0000_i1755" type="#_x0000_t75" alt="" style="width:98.5pt;height:29.9pt" o:ole="">
            <v:imagedata r:id="rId1389" o:title=""/>
          </v:shape>
          <o:OLEObject Type="Embed" ProgID="Equation.DSMT4" ShapeID="_x0000_i1755" DrawAspect="Content" ObjectID="_1685729639" r:id="rId1390"/>
        </w:object>
      </w:r>
      <w:r w:rsidRPr="007A7CD8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269C70DD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A7CD8">
        <w:rPr>
          <w:rFonts w:ascii="Chu Van An" w:hAnsi="Chu Van An" w:cs="Chu Van An"/>
          <w:noProof/>
          <w:position w:val="-24"/>
          <w:sz w:val="24"/>
          <w:szCs w:val="24"/>
          <w:lang w:val="vi-VN"/>
        </w:rPr>
        <w:object w:dxaOrig="2220" w:dyaOrig="620" w14:anchorId="713AB122">
          <v:shape id="_x0000_i1756" type="#_x0000_t75" alt="" style="width:114.1pt;height:29.9pt" o:ole="">
            <v:imagedata r:id="rId1391" o:title=""/>
          </v:shape>
          <o:OLEObject Type="Embed" ProgID="Equation.DSMT4" ShapeID="_x0000_i1756" DrawAspect="Content" ObjectID="_1685729640" r:id="rId1392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7A7CD8">
        <w:rPr>
          <w:rFonts w:ascii="Chu Van An" w:hAnsi="Chu Van An" w:cs="Chu Van An"/>
          <w:noProof/>
          <w:position w:val="-24"/>
          <w:sz w:val="24"/>
          <w:szCs w:val="24"/>
          <w:lang w:val="vi-VN"/>
        </w:rPr>
        <w:object w:dxaOrig="2079" w:dyaOrig="620" w14:anchorId="73AA634E">
          <v:shape id="_x0000_i1757" type="#_x0000_t75" alt="" style="width:106.65pt;height:29.9pt" o:ole="">
            <v:imagedata r:id="rId1393" o:title=""/>
          </v:shape>
          <o:OLEObject Type="Embed" ProgID="Equation.DSMT4" ShapeID="_x0000_i1757" DrawAspect="Content" ObjectID="_1685729641" r:id="rId1394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5AA2983D" w14:textId="77777777" w:rsidR="00797DA4" w:rsidRPr="007A7CD8" w:rsidRDefault="00797DA4" w:rsidP="00797DA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AB740B7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A7CD8">
        <w:rPr>
          <w:rFonts w:ascii="Chu Van An" w:hAnsi="Chu Van An" w:cs="Chu Van An"/>
          <w:noProof/>
          <w:sz w:val="24"/>
          <w:szCs w:val="24"/>
          <w:lang w:val="vi-VN"/>
        </w:rPr>
        <w:t xml:space="preserve">Ta có: </w:t>
      </w:r>
      <w:r w:rsidRPr="007A7CD8">
        <w:rPr>
          <w:rFonts w:ascii="Chu Van An" w:hAnsi="Chu Van An" w:cs="Chu Van An"/>
          <w:noProof/>
          <w:position w:val="-28"/>
          <w:sz w:val="24"/>
          <w:szCs w:val="24"/>
          <w:lang w:val="vi-VN"/>
        </w:rPr>
        <w:object w:dxaOrig="7220" w:dyaOrig="680" w14:anchorId="6AB08E36">
          <v:shape id="_x0000_i1758" type="#_x0000_t75" alt="" style="width:357.95pt;height:32.6pt" o:ole="">
            <v:imagedata r:id="rId1395" o:title=""/>
          </v:shape>
          <o:OLEObject Type="Embed" ProgID="Equation.DSMT4" ShapeID="_x0000_i1758" DrawAspect="Content" ObjectID="_1685729642" r:id="rId1396"/>
        </w:object>
      </w:r>
      <w:r w:rsidRPr="007A7CD8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533A7D2D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100" w:dyaOrig="279" w14:anchorId="124C9698">
          <v:shape id="_x0000_i1759" type="#_x0000_t75" style="width:55pt;height:13.6pt" o:ole="">
            <v:imagedata r:id="rId1397" o:title=""/>
          </v:shape>
          <o:OLEObject Type="Embed" ProgID="Equation.DSMT4" ShapeID="_x0000_i1759" DrawAspect="Content" ObjectID="_1685729643" r:id="rId1398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là</w:t>
      </w:r>
    </w:p>
    <w:p w14:paraId="05E1193E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1980" w:dyaOrig="620" w14:anchorId="1F3A0B0E">
          <v:shape id="_x0000_i1760" type="#_x0000_t75" alt="" style="width:99.15pt;height:31.25pt" o:ole="">
            <v:imagedata r:id="rId1399" o:title=""/>
          </v:shape>
          <o:OLEObject Type="Embed" ProgID="Equation.DSMT4" ShapeID="_x0000_i1760" DrawAspect="Content" ObjectID="_1685729644" r:id="rId1400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079" w:dyaOrig="620" w14:anchorId="10C6D6A7">
          <v:shape id="_x0000_i1761" type="#_x0000_t75" alt="" style="width:104.6pt;height:31.25pt" o:ole="">
            <v:imagedata r:id="rId1401" o:title=""/>
          </v:shape>
          <o:OLEObject Type="Embed" ProgID="Equation.DSMT4" ShapeID="_x0000_i1761" DrawAspect="Content" ObjectID="_1685729645" r:id="rId1402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7921699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140" w:dyaOrig="620" w14:anchorId="372591D8">
          <v:shape id="_x0000_i1762" type="#_x0000_t75" alt="" style="width:107.3pt;height:31.25pt" o:ole="">
            <v:imagedata r:id="rId1403" o:title=""/>
          </v:shape>
          <o:OLEObject Type="Embed" ProgID="Equation.DSMT4" ShapeID="_x0000_i1762" DrawAspect="Content" ObjectID="_1685729646" r:id="rId1404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1920" w:dyaOrig="620" w14:anchorId="3758E8C1">
          <v:shape id="_x0000_i1763" type="#_x0000_t75" alt="" style="width:95.75pt;height:31.25pt" o:ole="">
            <v:imagedata r:id="rId1405" o:title=""/>
          </v:shape>
          <o:OLEObject Type="Embed" ProgID="Equation.DSMT4" ShapeID="_x0000_i1763" DrawAspect="Content" ObjectID="_1685729647" r:id="rId1406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A79B277" w14:textId="77777777" w:rsidR="00797DA4" w:rsidRPr="007A7CD8" w:rsidRDefault="00797DA4" w:rsidP="00797DA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9C052A1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4780" w:dyaOrig="620" w14:anchorId="68E6136B">
          <v:shape id="_x0000_i1764" type="#_x0000_t75" style="width:239.75pt;height:31.25pt" o:ole="">
            <v:imagedata r:id="rId1407" o:title=""/>
          </v:shape>
          <o:OLEObject Type="Embed" ProgID="Equation.DSMT4" ShapeID="_x0000_i1764" DrawAspect="Content" ObjectID="_1685729648" r:id="rId1408"/>
        </w:objec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0" w14:anchorId="5D83F1DF">
          <v:shape id="_x0000_i1765" type="#_x0000_t75" style="width:38.7pt;height:20.4pt" o:ole="">
            <v:imagedata r:id="rId1409" o:title=""/>
          </v:shape>
          <o:OLEObject Type="Embed" ProgID="Equation.DSMT4" ShapeID="_x0000_i1765" DrawAspect="Content" ObjectID="_1685729649" r:id="rId1410"/>
        </w:objec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1719" w:dyaOrig="620" w14:anchorId="29E2D779">
          <v:shape id="_x0000_i1766" type="#_x0000_t75" style="width:85.6pt;height:31.25pt" o:ole="">
            <v:imagedata r:id="rId1411" o:title=""/>
          </v:shape>
          <o:OLEObject Type="Embed" ProgID="Equation.DSMT4" ShapeID="_x0000_i1766" DrawAspect="Content" ObjectID="_1685729650" r:id="rId1412"/>
        </w:objec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0" w14:anchorId="7E71002A">
          <v:shape id="_x0000_i1767" type="#_x0000_t75" style="width:38.7pt;height:20.4pt" o:ole="">
            <v:imagedata r:id="rId1409" o:title=""/>
          </v:shape>
          <o:OLEObject Type="Embed" ProgID="Equation.DSMT4" ShapeID="_x0000_i1767" DrawAspect="Content" ObjectID="_1685729651" r:id="rId1413"/>
        </w:object>
      </w:r>
      <w:r w:rsidRPr="007A7C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022EA456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</w:t>
      </w:r>
      <w:r w:rsidRPr="007A7CD8">
        <w:rPr>
          <w:rFonts w:ascii="Chu Van An" w:hAnsi="Chu Van An" w:cs="Chu Van An"/>
          <w:position w:val="-28"/>
          <w:sz w:val="24"/>
          <w:szCs w:val="24"/>
        </w:rPr>
        <w:object w:dxaOrig="1695" w:dyaOrig="675" w14:anchorId="502048D6">
          <v:shape id="_x0000_i1768" type="#_x0000_t75" style="width:84.9pt;height:33.95pt" o:ole="">
            <v:imagedata r:id="rId1319" o:title=""/>
          </v:shape>
          <o:OLEObject Type="Embed" ProgID="Equation.DSMT4" ShapeID="_x0000_i1768" DrawAspect="Content" ObjectID="_1685729652" r:id="rId1414"/>
        </w:object>
      </w:r>
      <w:r w:rsidRPr="007A7CD8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52633369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A7CD8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375" w:dyaOrig="630" w14:anchorId="01972412">
          <v:shape id="_x0000_i1769" type="#_x0000_t75" style="width:19pt;height:31.25pt" o:ole="">
            <v:imagedata r:id="rId1321" o:title=""/>
          </v:shape>
          <o:OLEObject Type="Embed" ProgID="Equation.DSMT4" ShapeID="_x0000_i1769" DrawAspect="Content" ObjectID="_1685729653" r:id="rId1415"/>
        </w:object>
      </w:r>
      <w:r w:rsidRPr="007A7CD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A7CD8">
        <w:rPr>
          <w:rFonts w:ascii="Chu Van An" w:eastAsia="Calibri" w:hAnsi="Chu Van An" w:cs="Chu Van An"/>
          <w:sz w:val="24"/>
          <w:szCs w:val="24"/>
        </w:rPr>
        <w:tab/>
      </w:r>
      <w:r w:rsidRPr="007A7CD8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55" w:dyaOrig="630" w14:anchorId="1E4F705A">
          <v:shape id="_x0000_i1770" type="#_x0000_t75" style="width:12.9pt;height:31.25pt" o:ole="">
            <v:imagedata r:id="rId1323" o:title=""/>
          </v:shape>
          <o:OLEObject Type="Embed" ProgID="Equation.DSMT4" ShapeID="_x0000_i1770" DrawAspect="Content" ObjectID="_1685729654" r:id="rId1416"/>
        </w:object>
      </w:r>
      <w:r w:rsidRPr="007A7CD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A7CD8">
        <w:rPr>
          <w:rFonts w:ascii="Chu Van An" w:eastAsia="Calibri" w:hAnsi="Chu Van An" w:cs="Chu Van An"/>
          <w:sz w:val="24"/>
          <w:szCs w:val="24"/>
        </w:rPr>
        <w:tab/>
      </w:r>
      <w:r w:rsidRPr="007A7CD8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55" w:dyaOrig="630" w14:anchorId="6895EDCF">
          <v:shape id="_x0000_i1771" type="#_x0000_t75" style="width:12.9pt;height:31.25pt" o:ole="">
            <v:imagedata r:id="rId1325" o:title=""/>
          </v:shape>
          <o:OLEObject Type="Embed" ProgID="Equation.DSMT4" ShapeID="_x0000_i1771" DrawAspect="Content" ObjectID="_1685729655" r:id="rId1417"/>
        </w:object>
      </w:r>
      <w:r w:rsidRPr="007A7CD8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7A7CD8">
        <w:rPr>
          <w:rFonts w:ascii="Chu Van An" w:eastAsia="Calibri" w:hAnsi="Chu Van An" w:cs="Chu Van An"/>
          <w:sz w:val="24"/>
          <w:szCs w:val="24"/>
        </w:rPr>
        <w:tab/>
      </w:r>
      <w:r w:rsidRPr="007A7CD8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330" w:dyaOrig="630" w14:anchorId="5AD0FD9E">
          <v:shape id="_x0000_i1772" type="#_x0000_t75" style="width:16.3pt;height:31.25pt" o:ole="">
            <v:imagedata r:id="rId1327" o:title=""/>
          </v:shape>
          <o:OLEObject Type="Embed" ProgID="Equation.DSMT4" ShapeID="_x0000_i1772" DrawAspect="Content" ObjectID="_1685729656" r:id="rId1418"/>
        </w:object>
      </w:r>
      <w:r w:rsidRPr="007A7CD8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2B81784" w14:textId="77777777" w:rsidR="00797DA4" w:rsidRPr="007A7CD8" w:rsidRDefault="00797DA4" w:rsidP="00797DA4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7A7CD8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2B6B01AA" w14:textId="77777777" w:rsidR="00797DA4" w:rsidRPr="007A7CD8" w:rsidRDefault="00797DA4" w:rsidP="00797DA4">
      <w:pPr>
        <w:spacing w:line="240" w:lineRule="auto"/>
        <w:ind w:left="992" w:firstLine="448"/>
        <w:rPr>
          <w:rFonts w:ascii="Chu Van An" w:eastAsia="Calibri" w:hAnsi="Chu Van An" w:cs="Chu Van An"/>
          <w:sz w:val="24"/>
          <w:szCs w:val="24"/>
        </w:rPr>
      </w:pPr>
    </w:p>
    <w:p w14:paraId="432BA103" w14:textId="77777777" w:rsidR="00797DA4" w:rsidRPr="007A7CD8" w:rsidRDefault="00797DA4" w:rsidP="00797DA4">
      <w:pPr>
        <w:spacing w:line="240" w:lineRule="auto"/>
        <w:rPr>
          <w:rFonts w:ascii="Chu Van An" w:eastAsia="Calibri" w:hAnsi="Chu Van An" w:cs="Chu Van An"/>
          <w:sz w:val="24"/>
          <w:szCs w:val="24"/>
        </w:rPr>
      </w:pPr>
      <w:r w:rsidRPr="007A7CD8">
        <w:rPr>
          <w:rFonts w:ascii="Chu Van An" w:hAnsi="Chu Van An" w:cs="Chu Van An"/>
          <w:position w:val="-28"/>
          <w:sz w:val="24"/>
          <w:szCs w:val="24"/>
        </w:rPr>
        <w:object w:dxaOrig="5440" w:dyaOrig="680" w14:anchorId="1E9E8FA3">
          <v:shape id="_x0000_i1773" type="#_x0000_t75" style="width:271.7pt;height:33.95pt" o:ole="">
            <v:imagedata r:id="rId1419" o:title=""/>
          </v:shape>
          <o:OLEObject Type="Embed" ProgID="Equation.DSMT4" ShapeID="_x0000_i1773" DrawAspect="Content" ObjectID="_1685729657" r:id="rId1420"/>
        </w:object>
      </w:r>
    </w:p>
    <w:p w14:paraId="7BCCCA26" w14:textId="77777777" w:rsidR="00797DA4" w:rsidRPr="007A7CD8" w:rsidRDefault="00797DA4" w:rsidP="00797DA4">
      <w:pPr>
        <w:spacing w:line="240" w:lineRule="auto"/>
        <w:rPr>
          <w:rFonts w:ascii="Chu Van An" w:eastAsia="Calibri" w:hAnsi="Chu Van An" w:cs="Chu Van An"/>
          <w:sz w:val="24"/>
          <w:szCs w:val="24"/>
        </w:rPr>
      </w:pPr>
      <w:r w:rsidRPr="007A7CD8">
        <w:rPr>
          <w:rFonts w:ascii="Chu Van An" w:eastAsia="Calibri" w:hAnsi="Chu Van An" w:cs="Chu Van An"/>
          <w:sz w:val="24"/>
          <w:szCs w:val="24"/>
        </w:rPr>
        <w:t xml:space="preserve">Nghiệm dương nhỏ nhất của phương trình là </w: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55" w:dyaOrig="630" w14:anchorId="43F90FA5">
          <v:shape id="_x0000_i1774" type="#_x0000_t75" style="width:12.9pt;height:31.25pt" o:ole="">
            <v:imagedata r:id="rId1331" o:title=""/>
          </v:shape>
          <o:OLEObject Type="Embed" ProgID="Equation.DSMT4" ShapeID="_x0000_i1774" DrawAspect="Content" ObjectID="_1685729658" r:id="rId1421"/>
        </w:object>
      </w:r>
      <w:r w:rsidRPr="007A7CD8">
        <w:rPr>
          <w:rFonts w:ascii="Chu Van An" w:eastAsia="Calibri" w:hAnsi="Chu Van An" w:cs="Chu Van An"/>
          <w:sz w:val="24"/>
          <w:szCs w:val="24"/>
        </w:rPr>
        <w:t>.</w:t>
      </w:r>
    </w:p>
    <w:p w14:paraId="7A7420BE" w14:textId="77777777" w:rsidR="00797DA4" w:rsidRPr="007A7CD8" w:rsidRDefault="00797DA4" w:rsidP="00360BA5">
      <w:pPr>
        <w:pStyle w:val="ListParagraph"/>
        <w:widowControl w:val="0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00"/>
          <w:kern w:val="36"/>
          <w:sz w:val="24"/>
          <w:szCs w:val="24"/>
          <w:lang w:val="sv-SE"/>
        </w:rPr>
      </w:pPr>
      <w:r w:rsidRPr="007A7CD8">
        <w:rPr>
          <w:rFonts w:ascii="Chu Van An" w:hAnsi="Chu Van An" w:cs="Chu Van An"/>
          <w:b/>
          <w:color w:val="008000"/>
          <w:sz w:val="24"/>
          <w:szCs w:val="24"/>
          <w:lang w:val="fr-FR"/>
        </w:rPr>
        <w:lastRenderedPageBreak/>
        <w:t xml:space="preserve"> </w:t>
      </w:r>
      <w:r w:rsidRPr="007A7CD8">
        <w:rPr>
          <w:rFonts w:ascii="Chu Van An" w:hAnsi="Chu Van An" w:cs="Chu Van An"/>
          <w:b/>
          <w:color w:val="000000"/>
          <w:sz w:val="24"/>
          <w:szCs w:val="24"/>
          <w:lang w:val="fr-FR"/>
        </w:rPr>
        <w:t xml:space="preserve"> </w:t>
      </w:r>
      <w:r w:rsidRPr="007A7C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Nghiệm của phương trình </w:t>
      </w:r>
      <w:r w:rsidRPr="007A7CD8">
        <w:rPr>
          <w:rFonts w:ascii="Chu Van An" w:eastAsia="Times New Roman" w:hAnsi="Chu Van An" w:cs="Chu Van An"/>
          <w:position w:val="-28"/>
          <w:sz w:val="24"/>
          <w:szCs w:val="24"/>
        </w:rPr>
        <w:object w:dxaOrig="1695" w:dyaOrig="675" w14:anchorId="44DA05F5">
          <v:shape id="_x0000_i1775" type="#_x0000_t75" style="width:84.9pt;height:33.95pt" o:ole="">
            <v:imagedata r:id="rId1422" o:title=""/>
          </v:shape>
          <o:OLEObject Type="Embed" ProgID="Equation.DSMT4" ShapeID="_x0000_i1775" DrawAspect="Content" ObjectID="_1685729659" r:id="rId1423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có dạng </w:t>
      </w:r>
      <w:r w:rsidRPr="007A7CD8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7B2359BF">
          <v:shape id="_x0000_i1776" type="#_x0000_t75" style="width:66.55pt;height:30.55pt" o:ole="">
            <v:imagedata r:id="rId1424" o:title=""/>
          </v:shape>
          <o:OLEObject Type="Embed" ProgID="Equation.DSMT4" ShapeID="_x0000_i1776" DrawAspect="Content" ObjectID="_1685729660" r:id="rId1425"/>
        </w:object>
      </w:r>
      <w:r w:rsidRPr="007A7CD8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7A7CD8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636FB1C">
          <v:shape id="_x0000_i1777" type="#_x0000_t75" style="width:29.9pt;height:14.25pt" o:ole="">
            <v:imagedata r:id="rId1426" o:title=""/>
          </v:shape>
          <o:OLEObject Type="Embed" ProgID="Equation.DSMT4" ShapeID="_x0000_i1777" DrawAspect="Content" ObjectID="_1685729661" r:id="rId1427"/>
        </w:object>
      </w:r>
      <w:r w:rsidRPr="007A7CD8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7A7CD8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64C2B6D">
          <v:shape id="_x0000_i1778" type="#_x0000_t75" style="width:12.9pt;height:11.55pt" o:ole="">
            <v:imagedata r:id="rId1428" o:title=""/>
          </v:shape>
          <o:OLEObject Type="Embed" ProgID="Equation.DSMT4" ShapeID="_x0000_i1778" DrawAspect="Content" ObjectID="_1685729662" r:id="rId1429"/>
        </w:object>
      </w:r>
      <w:r w:rsidRPr="007A7CD8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7A7CD8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15" w14:anchorId="432ACEA9">
          <v:shape id="_x0000_i1779" type="#_x0000_t75" style="width:33.95pt;height:15.6pt" o:ole="">
            <v:imagedata r:id="rId1430" o:title=""/>
          </v:shape>
          <o:OLEObject Type="Embed" ProgID="Equation.DSMT4" ShapeID="_x0000_i1779" DrawAspect="Content" ObjectID="_1685729663" r:id="rId1431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7A7CD8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5C470FF8">
          <v:shape id="_x0000_i1780" type="#_x0000_t75" style="width:12.25pt;height:30.55pt" o:ole="">
            <v:imagedata r:id="rId1432" o:title=""/>
          </v:shape>
          <o:OLEObject Type="Embed" ProgID="Equation.DSMT4" ShapeID="_x0000_i1780" DrawAspect="Content" ObjectID="_1685729664" r:id="rId1433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phân số tối giản. Khi đó </w:t>
      </w:r>
      <w:r w:rsidRPr="007A7CD8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25" w14:anchorId="2D3C907C">
          <v:shape id="_x0000_i1781" type="#_x0000_t75" style="width:29.2pt;height:11.55pt" o:ole="">
            <v:imagedata r:id="rId1434" o:title=""/>
          </v:shape>
          <o:OLEObject Type="Embed" ProgID="Equation.DSMT4" ShapeID="_x0000_i1781" DrawAspect="Content" ObjectID="_1685729665" r:id="rId1435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bằng</w:t>
      </w:r>
    </w:p>
    <w:p w14:paraId="54190C7D" w14:textId="77777777" w:rsidR="00797DA4" w:rsidRPr="007A7CD8" w:rsidRDefault="00797DA4" w:rsidP="00797DA4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kern w:val="36"/>
          <w:sz w:val="24"/>
          <w:szCs w:val="24"/>
          <w:lang w:val="sv-SE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A7CD8">
        <w:rPr>
          <w:rFonts w:ascii="Chu Van An" w:eastAsia="Times New Roman" w:hAnsi="Chu Van An" w:cs="Chu Van An"/>
          <w:color w:val="800080"/>
          <w:position w:val="-6"/>
          <w:sz w:val="24"/>
          <w:szCs w:val="24"/>
        </w:rPr>
        <w:object w:dxaOrig="180" w:dyaOrig="285" w14:anchorId="077FB466">
          <v:shape id="_x0000_i1782" type="#_x0000_t75" style="width:8.85pt;height:14.25pt" o:ole="">
            <v:imagedata r:id="rId1436" o:title=""/>
          </v:shape>
          <o:OLEObject Type="Embed" ProgID="Equation.DSMT4" ShapeID="_x0000_i1782" DrawAspect="Content" ObjectID="_1685729666" r:id="rId1437"/>
        </w:object>
      </w:r>
      <w:r w:rsidRPr="007A7CD8">
        <w:rPr>
          <w:rFonts w:ascii="Chu Van An" w:hAnsi="Chu Van An" w:cs="Chu Van An"/>
          <w:color w:val="800080"/>
          <w:sz w:val="24"/>
          <w:szCs w:val="24"/>
        </w:rPr>
        <w:t>.</w:t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A7CD8">
        <w:rPr>
          <w:rFonts w:ascii="Chu Van An" w:eastAsia="Times New Roman" w:hAnsi="Chu Van An" w:cs="Chu Van An"/>
          <w:color w:val="800080"/>
          <w:position w:val="-6"/>
          <w:sz w:val="24"/>
          <w:szCs w:val="24"/>
        </w:rPr>
        <w:object w:dxaOrig="315" w:dyaOrig="285" w14:anchorId="49386E3E">
          <v:shape id="_x0000_i1783" type="#_x0000_t75" style="width:15.6pt;height:14.25pt" o:ole="">
            <v:imagedata r:id="rId1438" o:title=""/>
          </v:shape>
          <o:OLEObject Type="Embed" ProgID="Equation.DSMT4" ShapeID="_x0000_i1783" DrawAspect="Content" ObjectID="_1685729667" r:id="rId1439"/>
        </w:object>
      </w:r>
      <w:r w:rsidRPr="007A7CD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A7CD8">
        <w:rPr>
          <w:rFonts w:ascii="Chu Van An" w:eastAsia="Times New Roman" w:hAnsi="Chu Van An" w:cs="Chu Van An"/>
          <w:color w:val="800080"/>
          <w:position w:val="-6"/>
          <w:sz w:val="24"/>
          <w:szCs w:val="24"/>
        </w:rPr>
        <w:object w:dxaOrig="315" w:dyaOrig="285" w14:anchorId="14EA1B6A">
          <v:shape id="_x0000_i1784" type="#_x0000_t75" style="width:15.6pt;height:14.25pt" o:ole="">
            <v:imagedata r:id="rId1440" o:title=""/>
          </v:shape>
          <o:OLEObject Type="Embed" ProgID="Equation.DSMT4" ShapeID="_x0000_i1784" DrawAspect="Content" ObjectID="_1685729668" r:id="rId1441"/>
        </w:object>
      </w:r>
      <w:r w:rsidRPr="007A7CD8">
        <w:rPr>
          <w:rFonts w:ascii="Chu Van An" w:hAnsi="Chu Van An" w:cs="Chu Van An"/>
          <w:color w:val="800080"/>
          <w:sz w:val="24"/>
          <w:szCs w:val="24"/>
        </w:rPr>
        <w:t>.</w:t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A7CD8">
        <w:rPr>
          <w:rFonts w:ascii="Chu Van An" w:eastAsia="Times New Roman" w:hAnsi="Chu Van An" w:cs="Chu Van An"/>
          <w:color w:val="800080"/>
          <w:position w:val="-6"/>
          <w:sz w:val="24"/>
          <w:szCs w:val="24"/>
        </w:rPr>
        <w:object w:dxaOrig="180" w:dyaOrig="285" w14:anchorId="742A71A5">
          <v:shape id="_x0000_i1785" type="#_x0000_t75" style="width:8.85pt;height:14.25pt" o:ole="">
            <v:imagedata r:id="rId1442" o:title=""/>
          </v:shape>
          <o:OLEObject Type="Embed" ProgID="Equation.DSMT4" ShapeID="_x0000_i1785" DrawAspect="Content" ObjectID="_1685729669" r:id="rId1443"/>
        </w:object>
      </w:r>
      <w:r w:rsidRPr="007A7CD8">
        <w:rPr>
          <w:rFonts w:ascii="Chu Van An" w:hAnsi="Chu Van An" w:cs="Chu Van An"/>
          <w:color w:val="800080"/>
          <w:sz w:val="24"/>
          <w:szCs w:val="24"/>
          <w:lang w:val="fr-FR"/>
        </w:rPr>
        <w:t>.</w:t>
      </w:r>
    </w:p>
    <w:p w14:paraId="6000EDCD" w14:textId="77777777" w:rsidR="00797DA4" w:rsidRPr="007A7CD8" w:rsidRDefault="00797DA4" w:rsidP="00797DA4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EAFBBE0" w14:textId="77777777" w:rsidR="00797DA4" w:rsidRPr="007A7CD8" w:rsidRDefault="00797DA4" w:rsidP="00797DA4">
      <w:pPr>
        <w:widowControl w:val="0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highlight w:val="green"/>
          <w:lang w:val="fr-FR"/>
        </w:rPr>
      </w:pPr>
    </w:p>
    <w:p w14:paraId="56C73127" w14:textId="77777777" w:rsidR="00797DA4" w:rsidRPr="007A7CD8" w:rsidRDefault="00797DA4" w:rsidP="00797DA4">
      <w:pPr>
        <w:widowControl w:val="0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7A7CD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Ta có </w:t>
      </w:r>
      <w:r w:rsidRPr="007A7CD8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695" w:dyaOrig="675" w14:anchorId="1B56B35D">
          <v:shape id="_x0000_i1786" type="#_x0000_t75" style="width:84.9pt;height:33.95pt" o:ole="">
            <v:imagedata r:id="rId1444" o:title=""/>
          </v:shape>
          <o:OLEObject Type="Embed" ProgID="Equation.DSMT4" ShapeID="_x0000_i1786" DrawAspect="Content" ObjectID="_1685729670" r:id="rId1445"/>
        </w:object>
      </w:r>
      <w:r w:rsidRPr="007A7CD8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2235" w:dyaOrig="675" w14:anchorId="682BCA54">
          <v:shape id="_x0000_i1787" type="#_x0000_t75" style="width:112.1pt;height:33.95pt" o:ole="">
            <v:imagedata r:id="rId1446" o:title=""/>
          </v:shape>
          <o:OLEObject Type="Embed" ProgID="Equation.DSMT4" ShapeID="_x0000_i1787" DrawAspect="Content" ObjectID="_1685729671" r:id="rId1447"/>
        </w:object>
      </w:r>
      <w:r w:rsidRPr="007A7CD8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845" w:dyaOrig="615" w14:anchorId="72FDE6A8">
          <v:shape id="_x0000_i1788" type="#_x0000_t75" style="width:92.4pt;height:30.55pt" o:ole="">
            <v:imagedata r:id="rId1448" o:title=""/>
          </v:shape>
          <o:OLEObject Type="Embed" ProgID="Equation.DSMT4" ShapeID="_x0000_i1788" DrawAspect="Content" ObjectID="_1685729672" r:id="rId1449"/>
        </w:object>
      </w:r>
      <w:r w:rsidRPr="007A7CD8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605" w:dyaOrig="615" w14:anchorId="1186BBB0">
          <v:shape id="_x0000_i1789" type="#_x0000_t75" style="width:80.15pt;height:30.55pt" o:ole="">
            <v:imagedata r:id="rId1450" o:title=""/>
          </v:shape>
          <o:OLEObject Type="Embed" ProgID="Equation.DSMT4" ShapeID="_x0000_i1789" DrawAspect="Content" ObjectID="_1685729673" r:id="rId1451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,</w:t>
      </w:r>
      <w:r w:rsidRPr="007A7CD8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780" w:dyaOrig="405" w14:anchorId="78DAFDC4">
          <v:shape id="_x0000_i1790" type="#_x0000_t75" style="width:38.7pt;height:20.4pt" o:ole="">
            <v:imagedata r:id="rId1452" o:title=""/>
          </v:shape>
          <o:OLEObject Type="Embed" ProgID="Equation.DSMT4" ShapeID="_x0000_i1790" DrawAspect="Content" ObjectID="_1685729674" r:id="rId1453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32B58886" w14:textId="77777777" w:rsidR="00797DA4" w:rsidRPr="007A7CD8" w:rsidRDefault="00797DA4" w:rsidP="00797DA4">
      <w:pPr>
        <w:widowControl w:val="0"/>
        <w:spacing w:line="240" w:lineRule="auto"/>
        <w:ind w:left="992"/>
        <w:rPr>
          <w:rFonts w:ascii="Chu Van An" w:hAnsi="Chu Van An" w:cs="Chu Van An"/>
          <w:b/>
          <w:color w:val="000000" w:themeColor="text1"/>
          <w:kern w:val="36"/>
          <w:sz w:val="24"/>
          <w:szCs w:val="24"/>
          <w:lang w:val="sv-SE"/>
        </w:rPr>
      </w:pPr>
      <w:r w:rsidRPr="007A7CD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Vậy </w:t>
      </w:r>
      <w:r w:rsidRPr="007A7CD8">
        <w:rPr>
          <w:rFonts w:ascii="Chu Van An" w:eastAsia="Times New Roman" w:hAnsi="Chu Van An" w:cs="Chu Van An"/>
          <w:color w:val="000000" w:themeColor="text1"/>
          <w:position w:val="-30"/>
          <w:sz w:val="24"/>
          <w:szCs w:val="24"/>
        </w:rPr>
        <w:object w:dxaOrig="735" w:dyaOrig="720" w14:anchorId="04463634">
          <v:shape id="_x0000_i1791" type="#_x0000_t75" style="width:36.7pt;height:36pt" o:ole="">
            <v:imagedata r:id="rId1454" o:title=""/>
          </v:shape>
          <o:OLEObject Type="Embed" ProgID="Equation.DSMT4" ShapeID="_x0000_i1791" DrawAspect="Content" ObjectID="_1685729675" r:id="rId1455"/>
        </w:object>
      </w:r>
      <w:r w:rsidRPr="007A7CD8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215" w:dyaOrig="285" w14:anchorId="149A0EE2">
          <v:shape id="_x0000_i1792" type="#_x0000_t75" style="width:60.45pt;height:14.25pt" o:ole="">
            <v:imagedata r:id="rId1456" o:title=""/>
          </v:shape>
          <o:OLEObject Type="Embed" ProgID="Equation.DSMT4" ShapeID="_x0000_i1792" DrawAspect="Content" ObjectID="_1685729676" r:id="rId1457"/>
        </w:object>
      </w:r>
      <w:r w:rsidRPr="007A7CD8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794350F9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7A7CD8">
        <w:rPr>
          <w:rFonts w:ascii="Chu Van An" w:hAnsi="Chu Van An" w:cs="Chu Van An"/>
          <w:color w:val="000000"/>
          <w:sz w:val="24"/>
          <w:szCs w:val="24"/>
        </w:rPr>
        <w:t xml:space="preserve">Giải phương trình </w:t>
      </w:r>
      <w:r w:rsidRPr="007A7CD8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20" w14:anchorId="7539AB19">
          <v:shape id="_x0000_i1793" type="#_x0000_t75" style="width:91pt;height:21.05pt" o:ole="">
            <v:imagedata r:id="rId1458" o:title=""/>
          </v:shape>
          <o:OLEObject Type="Embed" ProgID="Equation.DSMT4" ShapeID="_x0000_i1793" DrawAspect="Content" ObjectID="_1685729677" r:id="rId1459"/>
        </w:object>
      </w:r>
    </w:p>
    <w:p w14:paraId="2686478F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A7CD8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60" w:dyaOrig="615" w14:anchorId="4065C45C">
          <v:shape id="_x0000_i1794" type="#_x0000_t75" style="width:122.95pt;height:30.55pt" o:ole="">
            <v:imagedata r:id="rId1460" o:title=""/>
          </v:shape>
          <o:OLEObject Type="Embed" ProgID="Equation.DSMT4" ShapeID="_x0000_i1794" DrawAspect="Content" ObjectID="_1685729678" r:id="rId1461"/>
        </w:object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A7CD8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00" w:dyaOrig="615" w14:anchorId="1B2AD504">
          <v:shape id="_x0000_i1795" type="#_x0000_t75" style="width:120.25pt;height:30.55pt" o:ole="">
            <v:imagedata r:id="rId1462" o:title=""/>
          </v:shape>
          <o:OLEObject Type="Embed" ProgID="Equation.DSMT4" ShapeID="_x0000_i1795" DrawAspect="Content" ObjectID="_1685729679" r:id="rId1463"/>
        </w:object>
      </w:r>
    </w:p>
    <w:p w14:paraId="08741065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A7CD8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115" w:dyaOrig="615" w14:anchorId="553ABAE4">
          <v:shape id="_x0000_i1796" type="#_x0000_t75" style="width:105.95pt;height:30.55pt" o:ole="">
            <v:imagedata r:id="rId1464" o:title=""/>
          </v:shape>
          <o:OLEObject Type="Embed" ProgID="Equation.DSMT4" ShapeID="_x0000_i1796" DrawAspect="Content" ObjectID="_1685729680" r:id="rId1465"/>
        </w:object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A7CD8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295" w:dyaOrig="615" w14:anchorId="49209EC2">
          <v:shape id="_x0000_i1797" type="#_x0000_t75" style="width:114.8pt;height:30.55pt" o:ole="">
            <v:imagedata r:id="rId1466" o:title=""/>
          </v:shape>
          <o:OLEObject Type="Embed" ProgID="Equation.DSMT4" ShapeID="_x0000_i1797" DrawAspect="Content" ObjectID="_1685729681" r:id="rId1467"/>
        </w:object>
      </w:r>
    </w:p>
    <w:p w14:paraId="67A5A531" w14:textId="77777777" w:rsidR="00797DA4" w:rsidRPr="007A7CD8" w:rsidRDefault="00797DA4" w:rsidP="00797DA4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8BF32F9" w14:textId="77777777" w:rsidR="00797DA4" w:rsidRPr="007A7CD8" w:rsidRDefault="00797DA4" w:rsidP="00797DA4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fr-FR"/>
        </w:rPr>
      </w:pPr>
    </w:p>
    <w:p w14:paraId="3A13630F" w14:textId="77777777" w:rsidR="00797DA4" w:rsidRPr="007A7CD8" w:rsidRDefault="00797DA4" w:rsidP="00797DA4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fr-FR"/>
        </w:rPr>
      </w:pPr>
      <w:r w:rsidRPr="007A7CD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A7CD8">
        <w:rPr>
          <w:rFonts w:ascii="Chu Van An" w:eastAsia="Times New Roman" w:hAnsi="Chu Van An" w:cs="Chu Van An"/>
          <w:position w:val="-28"/>
          <w:sz w:val="24"/>
          <w:szCs w:val="24"/>
        </w:rPr>
        <w:object w:dxaOrig="4320" w:dyaOrig="675" w14:anchorId="037761D4">
          <v:shape id="_x0000_i1798" type="#_x0000_t75" style="width:3in;height:33.95pt" o:ole="">
            <v:imagedata r:id="rId1468" o:title=""/>
          </v:shape>
          <o:OLEObject Type="Embed" ProgID="Equation.DSMT4" ShapeID="_x0000_i1798" DrawAspect="Content" ObjectID="_1685729682" r:id="rId1469"/>
        </w:object>
      </w:r>
      <w:r w:rsidRPr="007A7C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CBFFCF" w14:textId="77777777" w:rsidR="00797DA4" w:rsidRPr="007A7CD8" w:rsidRDefault="00797DA4" w:rsidP="00797DA4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7A7CD8">
        <w:rPr>
          <w:rFonts w:ascii="Chu Van An" w:eastAsia="Times New Roman" w:hAnsi="Chu Van An" w:cs="Chu Van An"/>
          <w:position w:val="-24"/>
          <w:sz w:val="24"/>
          <w:szCs w:val="24"/>
        </w:rPr>
        <w:object w:dxaOrig="5655" w:dyaOrig="615" w14:anchorId="15F0C454">
          <v:shape id="_x0000_i1799" type="#_x0000_t75" style="width:282.55pt;height:30.55pt" o:ole="">
            <v:imagedata r:id="rId1470" o:title=""/>
          </v:shape>
          <o:OLEObject Type="Embed" ProgID="Equation.DSMT4" ShapeID="_x0000_i1799" DrawAspect="Content" ObjectID="_1685729683" r:id="rId1471"/>
        </w:object>
      </w:r>
    </w:p>
    <w:p w14:paraId="71215501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Tất cả các nghiệm của phương trình </w:t>
      </w:r>
      <w:r w:rsidRPr="007A7CD8">
        <w:rPr>
          <w:rFonts w:ascii="Chu Van An" w:hAnsi="Chu Van An" w:cs="Chu Van An"/>
          <w:position w:val="-16"/>
          <w:sz w:val="24"/>
          <w:szCs w:val="24"/>
        </w:rPr>
        <w:object w:dxaOrig="2085" w:dyaOrig="435" w14:anchorId="50A89AD7">
          <v:shape id="_x0000_i1800" type="#_x0000_t75" style="width:103.9pt;height:21.75pt" o:ole="">
            <v:imagedata r:id="rId1333" o:title=""/>
          </v:shape>
          <o:OLEObject Type="Embed" ProgID="Equation.DSMT4" ShapeID="_x0000_i1800" DrawAspect="Content" ObjectID="_1685729684" r:id="rId1472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là</w:t>
      </w:r>
    </w:p>
    <w:p w14:paraId="26C6F908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560" w:dyaOrig="330" w14:anchorId="6F48F927">
          <v:shape id="_x0000_i1801" type="#_x0000_t75" style="width:78.1pt;height:16.3pt" o:ole="">
            <v:imagedata r:id="rId1335" o:title=""/>
          </v:shape>
          <o:OLEObject Type="Embed" ProgID="Equation.DSMT4" ShapeID="_x0000_i1801" DrawAspect="Content" ObjectID="_1685729685" r:id="rId1473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5D8B3F35">
          <v:shape id="_x0000_i1802" type="#_x0000_t75" style="width:38.7pt;height:20.4pt" o:ole="">
            <v:imagedata r:id="rId1337" o:title=""/>
          </v:shape>
          <o:OLEObject Type="Embed" ProgID="Equation.DSMT4" ShapeID="_x0000_i1802" DrawAspect="Content" ObjectID="_1685729686" r:id="rId1474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560" w:dyaOrig="330" w14:anchorId="4204BFC7">
          <v:shape id="_x0000_i1803" type="#_x0000_t75" style="width:78.1pt;height:16.3pt" o:ole="">
            <v:imagedata r:id="rId1339" o:title=""/>
          </v:shape>
          <o:OLEObject Type="Embed" ProgID="Equation.DSMT4" ShapeID="_x0000_i1803" DrawAspect="Content" ObjectID="_1685729687" r:id="rId1475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4B3E01DF">
          <v:shape id="_x0000_i1804" type="#_x0000_t75" style="width:38.7pt;height:20.4pt" o:ole="">
            <v:imagedata r:id="rId1341" o:title=""/>
          </v:shape>
          <o:OLEObject Type="Embed" ProgID="Equation.DSMT4" ShapeID="_x0000_i1804" DrawAspect="Content" ObjectID="_1685729688" r:id="rId1476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3A4C7083" w14:textId="77777777" w:rsidR="00797DA4" w:rsidRPr="007A7CD8" w:rsidRDefault="00797DA4" w:rsidP="00797DA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545" w:dyaOrig="330" w14:anchorId="24DA93EB">
          <v:shape id="_x0000_i1805" type="#_x0000_t75" style="width:77.45pt;height:16.3pt" o:ole="">
            <v:imagedata r:id="rId1343" o:title=""/>
          </v:shape>
          <o:OLEObject Type="Embed" ProgID="Equation.DSMT4" ShapeID="_x0000_i1805" DrawAspect="Content" ObjectID="_1685729689" r:id="rId1477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706951EB">
          <v:shape id="_x0000_i1806" type="#_x0000_t75" style="width:38.7pt;height:20.4pt" o:ole="">
            <v:imagedata r:id="rId1345" o:title=""/>
          </v:shape>
          <o:OLEObject Type="Embed" ProgID="Equation.DSMT4" ShapeID="_x0000_i1806" DrawAspect="Content" ObjectID="_1685729690" r:id="rId1478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545" w:dyaOrig="330" w14:anchorId="1378A361">
          <v:shape id="_x0000_i1807" type="#_x0000_t75" style="width:77.45pt;height:16.3pt" o:ole="">
            <v:imagedata r:id="rId1347" o:title=""/>
          </v:shape>
          <o:OLEObject Type="Embed" ProgID="Equation.DSMT4" ShapeID="_x0000_i1807" DrawAspect="Content" ObjectID="_1685729691" r:id="rId1479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16206F39">
          <v:shape id="_x0000_i1808" type="#_x0000_t75" style="width:38.7pt;height:20.4pt" o:ole="">
            <v:imagedata r:id="rId1349" o:title=""/>
          </v:shape>
          <o:OLEObject Type="Embed" ProgID="Equation.DSMT4" ShapeID="_x0000_i1808" DrawAspect="Content" ObjectID="_1685729692" r:id="rId1480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21852BCE" w14:textId="77777777" w:rsidR="00797DA4" w:rsidRPr="007A7CD8" w:rsidRDefault="00797DA4" w:rsidP="00797DA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CEE4BFD" w14:textId="77777777" w:rsidR="00797DA4" w:rsidRPr="007A7CD8" w:rsidRDefault="00797DA4" w:rsidP="00797DA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Ta có: </w:t>
      </w:r>
      <w:r w:rsidRPr="007A7CD8">
        <w:rPr>
          <w:rFonts w:ascii="Chu Van An" w:hAnsi="Chu Van An" w:cs="Chu Van An"/>
          <w:position w:val="-16"/>
          <w:sz w:val="24"/>
          <w:szCs w:val="24"/>
        </w:rPr>
        <w:object w:dxaOrig="2085" w:dyaOrig="435" w14:anchorId="75578CE9">
          <v:shape id="_x0000_i1809" type="#_x0000_t75" style="width:103.9pt;height:21.75pt" o:ole="">
            <v:imagedata r:id="rId1351" o:title=""/>
          </v:shape>
          <o:OLEObject Type="Embed" ProgID="Equation.DSMT4" ShapeID="_x0000_i1809" DrawAspect="Content" ObjectID="_1685729693" r:id="rId1481"/>
        </w:object>
      </w:r>
      <w:r w:rsidRPr="007A7CD8">
        <w:rPr>
          <w:rFonts w:ascii="Chu Van An" w:hAnsi="Chu Van An" w:cs="Chu Van An"/>
          <w:position w:val="-16"/>
          <w:sz w:val="24"/>
          <w:szCs w:val="24"/>
        </w:rPr>
        <w:object w:dxaOrig="2085" w:dyaOrig="435" w14:anchorId="3AC5B11E">
          <v:shape id="_x0000_i1810" type="#_x0000_t75" style="width:103.9pt;height:21.75pt" o:ole="">
            <v:imagedata r:id="rId1353" o:title=""/>
          </v:shape>
          <o:OLEObject Type="Embed" ProgID="Equation.DSMT4" ShapeID="_x0000_i1810" DrawAspect="Content" ObjectID="_1685729694" r:id="rId1482"/>
        </w:object>
      </w:r>
    </w:p>
    <w:p w14:paraId="2CE5EDB2" w14:textId="77777777" w:rsidR="00797DA4" w:rsidRPr="007A7CD8" w:rsidRDefault="00797DA4" w:rsidP="00797DA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position w:val="-6"/>
          <w:sz w:val="24"/>
          <w:szCs w:val="24"/>
        </w:rPr>
        <w:object w:dxaOrig="2355" w:dyaOrig="330" w14:anchorId="4D28AA15">
          <v:shape id="_x0000_i1811" type="#_x0000_t75" style="width:117.5pt;height:16.3pt" o:ole="">
            <v:imagedata r:id="rId1355" o:title=""/>
          </v:shape>
          <o:OLEObject Type="Embed" ProgID="Equation.DSMT4" ShapeID="_x0000_i1811" DrawAspect="Content" ObjectID="_1685729695" r:id="rId1483"/>
        </w:objec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845" w:dyaOrig="330" w14:anchorId="2C11CDD5">
          <v:shape id="_x0000_i1812" type="#_x0000_t75" style="width:92.4pt;height:16.3pt" o:ole="">
            <v:imagedata r:id="rId1357" o:title=""/>
          </v:shape>
          <o:OLEObject Type="Embed" ProgID="Equation.DSMT4" ShapeID="_x0000_i1812" DrawAspect="Content" ObjectID="_1685729696" r:id="rId1484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421234ED">
          <v:shape id="_x0000_i1813" type="#_x0000_t75" style="width:38.7pt;height:20.4pt" o:ole="">
            <v:imagedata r:id="rId1359" o:title=""/>
          </v:shape>
          <o:OLEObject Type="Embed" ProgID="Equation.DSMT4" ShapeID="_x0000_i1813" DrawAspect="Content" ObjectID="_1685729697" r:id="rId1485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0BDC95C4" w14:textId="77777777" w:rsidR="00797DA4" w:rsidRPr="007A7CD8" w:rsidRDefault="00797DA4" w:rsidP="00797DA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Nghiệm của phương trình đã cho là: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545" w:dyaOrig="330" w14:anchorId="4F854C0D">
          <v:shape id="_x0000_i1814" type="#_x0000_t75" style="width:77.45pt;height:16.3pt" o:ole="">
            <v:imagedata r:id="rId1361" o:title=""/>
          </v:shape>
          <o:OLEObject Type="Embed" ProgID="Equation.DSMT4" ShapeID="_x0000_i1814" DrawAspect="Content" ObjectID="_1685729698" r:id="rId1486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47C37466">
          <v:shape id="_x0000_i1815" type="#_x0000_t75" style="width:38.7pt;height:20.4pt" o:ole="">
            <v:imagedata r:id="rId1363" o:title=""/>
          </v:shape>
          <o:OLEObject Type="Embed" ProgID="Equation.DSMT4" ShapeID="_x0000_i1815" DrawAspect="Content" ObjectID="_1685729699" r:id="rId1487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286A3A59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7A7CD8">
        <w:rPr>
          <w:rFonts w:ascii="Chu Van An" w:hAnsi="Chu Van An" w:cs="Chu Van An"/>
          <w:position w:val="-28"/>
          <w:sz w:val="24"/>
          <w:szCs w:val="24"/>
        </w:rPr>
        <w:object w:dxaOrig="1802" w:dyaOrig="673" w14:anchorId="3055598D">
          <v:shape id="_x0000_i1816" type="#_x0000_t75" style="width:90.35pt;height:33.95pt" o:ole="">
            <v:imagedata r:id="rId1365" o:title=""/>
          </v:shape>
          <o:OLEObject Type="Embed" ProgID="Equation.DSMT4" ShapeID="_x0000_i1816" DrawAspect="Content" ObjectID="_1685729700" r:id="rId1488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trên khoảng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900" w:dyaOrig="404" w14:anchorId="555950A9">
          <v:shape id="_x0000_i1817" type="#_x0000_t75" style="width:44.85pt;height:20.4pt" o:ole="">
            <v:imagedata r:id="rId1367" o:title=""/>
          </v:shape>
          <o:OLEObject Type="Embed" ProgID="Equation.DSMT4" ShapeID="_x0000_i1817" DrawAspect="Content" ObjectID="_1685729701" r:id="rId1489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là</w:t>
      </w:r>
    </w:p>
    <w:p w14:paraId="0E4D4060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7A7CD8">
        <w:rPr>
          <w:rFonts w:ascii="Chu Van An" w:hAnsi="Chu Van An" w:cs="Chu Van An"/>
          <w:position w:val="-4"/>
          <w:sz w:val="24"/>
          <w:szCs w:val="24"/>
        </w:rPr>
        <w:object w:dxaOrig="194" w:dyaOrig="255" w14:anchorId="5E784673">
          <v:shape id="_x0000_i1818" type="#_x0000_t75" style="width:9.5pt;height:12.9pt" o:ole="">
            <v:imagedata r:id="rId1369" o:title=""/>
          </v:shape>
          <o:OLEObject Type="Embed" ProgID="Equation.DSMT4" ShapeID="_x0000_i1818" DrawAspect="Content" ObjectID="_1685729702" r:id="rId1490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80" w:dyaOrig="268" w14:anchorId="47338890">
          <v:shape id="_x0000_i1819" type="#_x0000_t75" style="width:8.85pt;height:13.6pt" o:ole="">
            <v:imagedata r:id="rId1371" o:title=""/>
          </v:shape>
          <o:OLEObject Type="Embed" ProgID="Equation.DSMT4" ShapeID="_x0000_i1819" DrawAspect="Content" ObjectID="_1685729703" r:id="rId1491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7A7CD8">
        <w:rPr>
          <w:rFonts w:ascii="Chu Van An" w:hAnsi="Chu Van An" w:cs="Chu Van An"/>
          <w:position w:val="-4"/>
          <w:sz w:val="24"/>
          <w:szCs w:val="24"/>
        </w:rPr>
        <w:object w:dxaOrig="135" w:dyaOrig="255" w14:anchorId="1F0ACD89">
          <v:shape id="_x0000_i1820" type="#_x0000_t75" style="width:6.8pt;height:12.9pt" o:ole="">
            <v:imagedata r:id="rId1373" o:title=""/>
          </v:shape>
          <o:OLEObject Type="Embed" ProgID="Equation.DSMT4" ShapeID="_x0000_i1820" DrawAspect="Content" ObjectID="_1685729704" r:id="rId1492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  <w:r w:rsidRPr="007A7CD8">
        <w:rPr>
          <w:rFonts w:ascii="Chu Van An" w:hAnsi="Chu Van An" w:cs="Chu Van An"/>
          <w:sz w:val="24"/>
          <w:szCs w:val="24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D. </w:t>
      </w:r>
      <w:r w:rsidRPr="007A7CD8">
        <w:rPr>
          <w:rFonts w:ascii="Chu Van An" w:hAnsi="Chu Van An" w:cs="Chu Van An"/>
          <w:position w:val="-4"/>
          <w:sz w:val="24"/>
          <w:szCs w:val="24"/>
        </w:rPr>
        <w:object w:dxaOrig="194" w:dyaOrig="255" w14:anchorId="7C7BD6B5">
          <v:shape id="_x0000_i1821" type="#_x0000_t75" style="width:9.5pt;height:12.9pt" o:ole="">
            <v:imagedata r:id="rId1375" o:title=""/>
          </v:shape>
          <o:OLEObject Type="Embed" ProgID="Equation.DSMT4" ShapeID="_x0000_i1821" DrawAspect="Content" ObjectID="_1685729705" r:id="rId1493"/>
        </w:object>
      </w:r>
    </w:p>
    <w:p w14:paraId="44AB66C3" w14:textId="77777777" w:rsidR="00797DA4" w:rsidRPr="007A7CD8" w:rsidRDefault="00797DA4" w:rsidP="00797DA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E92100B" w14:textId="77777777" w:rsidR="00797DA4" w:rsidRPr="007A7CD8" w:rsidRDefault="00797DA4" w:rsidP="00797DA4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Ta có: </w:t>
      </w:r>
      <w:r w:rsidRPr="007A7CD8">
        <w:rPr>
          <w:rFonts w:ascii="Chu Van An" w:hAnsi="Chu Van An" w:cs="Chu Van An"/>
          <w:position w:val="-28"/>
          <w:sz w:val="24"/>
          <w:szCs w:val="24"/>
        </w:rPr>
        <w:object w:dxaOrig="6120" w:dyaOrig="673" w14:anchorId="35E8EB12">
          <v:shape id="_x0000_i1822" type="#_x0000_t75" style="width:306.35pt;height:33.95pt" o:ole="">
            <v:imagedata r:id="rId1377" o:title=""/>
          </v:shape>
          <o:OLEObject Type="Embed" ProgID="Equation.DSMT4" ShapeID="_x0000_i1822" DrawAspect="Content" ObjectID="_1685729706" r:id="rId1494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447E6198" w14:textId="77777777" w:rsidR="00797DA4" w:rsidRPr="007A7CD8" w:rsidRDefault="00797DA4" w:rsidP="00797DA4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position w:val="-24"/>
          <w:sz w:val="24"/>
          <w:szCs w:val="24"/>
        </w:rPr>
        <w:object w:dxaOrig="4200" w:dyaOrig="626" w14:anchorId="438EDB32">
          <v:shape id="_x0000_i1823" type="#_x0000_t75" style="width:209.9pt;height:31.25pt" o:ole="">
            <v:imagedata r:id="rId1379" o:title=""/>
          </v:shape>
          <o:OLEObject Type="Embed" ProgID="Equation.DSMT4" ShapeID="_x0000_i1823" DrawAspect="Content" ObjectID="_1685729707" r:id="rId1495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mà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600" w:dyaOrig="268" w14:anchorId="5A7BD5D8">
          <v:shape id="_x0000_i1824" type="#_x0000_t75" style="width:29.9pt;height:13.6pt" o:ole="">
            <v:imagedata r:id="rId1381" o:title=""/>
          </v:shape>
          <o:OLEObject Type="Embed" ProgID="Equation.DSMT4" ShapeID="_x0000_i1824" DrawAspect="Content" ObjectID="_1685729708" r:id="rId1496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nên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1300" w:dyaOrig="404" w14:anchorId="5BC7A0A6">
          <v:shape id="_x0000_i1825" type="#_x0000_t75" style="width:65.2pt;height:20.4pt" o:ole="">
            <v:imagedata r:id="rId1383" o:title=""/>
          </v:shape>
          <o:OLEObject Type="Embed" ProgID="Equation.DSMT4" ShapeID="_x0000_i1825" DrawAspect="Content" ObjectID="_1685729709" r:id="rId1497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3F72D7C4" w14:textId="77777777" w:rsidR="00797DA4" w:rsidRPr="007A7CD8" w:rsidRDefault="00797DA4" w:rsidP="00360BA5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A7CD8">
        <w:rPr>
          <w:rFonts w:ascii="Chu Van An" w:hAnsi="Chu Van An" w:cs="Chu Van An"/>
          <w:sz w:val="24"/>
          <w:szCs w:val="24"/>
          <w:lang w:val="fr-FR"/>
        </w:rPr>
        <w:t xml:space="preserve">Phương trình </w:t>
      </w:r>
      <w:r w:rsidRPr="007A7CD8">
        <w:rPr>
          <w:rFonts w:ascii="Chu Van An" w:hAnsi="Chu Van An" w:cs="Chu Van An"/>
          <w:position w:val="-8"/>
          <w:sz w:val="24"/>
          <w:szCs w:val="24"/>
        </w:rPr>
        <w:object w:dxaOrig="1065" w:dyaOrig="375" w14:anchorId="146AF0B3">
          <v:shape id="_x0000_i1826" type="#_x0000_t75" style="width:53pt;height:19pt" o:ole="">
            <v:imagedata r:id="rId1498" o:title=""/>
          </v:shape>
          <o:OLEObject Type="Embed" ProgID="Equation.DSMT4" ShapeID="_x0000_i1826" DrawAspect="Content" ObjectID="_1685729710" r:id="rId1499"/>
        </w:object>
      </w:r>
      <w:r w:rsidRPr="007A7CD8">
        <w:rPr>
          <w:rFonts w:ascii="Chu Van An" w:hAnsi="Chu Van An" w:cs="Chu Van An"/>
          <w:sz w:val="24"/>
          <w:szCs w:val="24"/>
          <w:lang w:val="fr-FR"/>
        </w:rPr>
        <w:t xml:space="preserve"> có bao nhiêu nghiệm thuộc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1740" w:dyaOrig="405" w14:anchorId="65A0C82F">
          <v:shape id="_x0000_i1827" type="#_x0000_t75" style="width:86.95pt;height:20.4pt" o:ole="">
            <v:imagedata r:id="rId1500" o:title=""/>
          </v:shape>
          <o:OLEObject Type="Embed" ProgID="Equation.DSMT4" ShapeID="_x0000_i1827" DrawAspect="Content" ObjectID="_1685729711" r:id="rId1501"/>
        </w:object>
      </w:r>
      <w:r w:rsidRPr="007A7CD8">
        <w:rPr>
          <w:rFonts w:ascii="Chu Van An" w:hAnsi="Chu Van An" w:cs="Chu Van An"/>
          <w:sz w:val="24"/>
          <w:szCs w:val="24"/>
          <w:lang w:val="fr-FR"/>
        </w:rPr>
        <w:t>?</w:t>
      </w:r>
    </w:p>
    <w:p w14:paraId="33CC41FC" w14:textId="77777777" w:rsidR="00797DA4" w:rsidRPr="007A7CD8" w:rsidRDefault="00797DA4" w:rsidP="00797DA4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555" w:dyaOrig="270" w14:anchorId="642CA603">
          <v:shape id="_x0000_i1828" type="#_x0000_t75" style="width:27.85pt;height:13.6pt" o:ole="">
            <v:imagedata r:id="rId1502" o:title=""/>
          </v:shape>
          <o:OLEObject Type="Embed" ProgID="Equation.DSMT4" ShapeID="_x0000_i1828" DrawAspect="Content" ObjectID="_1685729712" r:id="rId1503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555" w:dyaOrig="270" w14:anchorId="1FE9B35C">
          <v:shape id="_x0000_i1829" type="#_x0000_t75" style="width:27.85pt;height:13.6pt" o:ole="">
            <v:imagedata r:id="rId1504" o:title=""/>
          </v:shape>
          <o:OLEObject Type="Embed" ProgID="Equation.DSMT4" ShapeID="_x0000_i1829" DrawAspect="Content" ObjectID="_1685729713" r:id="rId1505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555" w:dyaOrig="270" w14:anchorId="639283F8">
          <v:shape id="_x0000_i1830" type="#_x0000_t75" style="width:27.85pt;height:13.6pt" o:ole="">
            <v:imagedata r:id="rId1506" o:title=""/>
          </v:shape>
          <o:OLEObject Type="Embed" ProgID="Equation.DSMT4" ShapeID="_x0000_i1830" DrawAspect="Content" ObjectID="_1685729714" r:id="rId1507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555" w:dyaOrig="270" w14:anchorId="06DDC01A">
          <v:shape id="_x0000_i1831" type="#_x0000_t75" style="width:27.85pt;height:13.6pt" o:ole="">
            <v:imagedata r:id="rId1508" o:title=""/>
          </v:shape>
          <o:OLEObject Type="Embed" ProgID="Equation.DSMT4" ShapeID="_x0000_i1831" DrawAspect="Content" ObjectID="_1685729715" r:id="rId1509"/>
        </w:object>
      </w:r>
      <w:r w:rsidRPr="007A7CD8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E0C3AD6" w14:textId="77777777" w:rsidR="00797DA4" w:rsidRPr="007A7CD8" w:rsidRDefault="00797DA4" w:rsidP="00797DA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A7CD8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639F8DC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position w:val="-14"/>
          <w:sz w:val="24"/>
          <w:szCs w:val="24"/>
        </w:rPr>
        <w:object w:dxaOrig="1620" w:dyaOrig="420" w14:anchorId="041F545B">
          <v:shape id="_x0000_i1832" type="#_x0000_t75" style="width:80.85pt;height:21.05pt" o:ole="">
            <v:imagedata r:id="rId1510" o:title=""/>
          </v:shape>
          <o:OLEObject Type="Embed" ProgID="Equation.DSMT4" ShapeID="_x0000_i1832" DrawAspect="Content" ObjectID="_1685729716" r:id="rId1511"/>
        </w:objec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070" w:dyaOrig="630" w14:anchorId="40F3CF4C">
          <v:shape id="_x0000_i1833" type="#_x0000_t75" style="width:103.25pt;height:31.25pt" o:ole="">
            <v:imagedata r:id="rId1512" o:title=""/>
          </v:shape>
          <o:OLEObject Type="Embed" ProgID="Equation.DSMT4" ShapeID="_x0000_i1833" DrawAspect="Content" ObjectID="_1685729717" r:id="rId1513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mà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2070" w:dyaOrig="270" w14:anchorId="64645ED7">
          <v:shape id="_x0000_i1834" type="#_x0000_t75" style="width:103.25pt;height:13.6pt" o:ole="">
            <v:imagedata r:id="rId1514" o:title=""/>
          </v:shape>
          <o:OLEObject Type="Embed" ProgID="Equation.DSMT4" ShapeID="_x0000_i1834" DrawAspect="Content" ObjectID="_1685729718" r:id="rId1515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290CF6F3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position w:val="-24"/>
          <w:sz w:val="24"/>
          <w:szCs w:val="24"/>
        </w:rPr>
        <w:object w:dxaOrig="2925" w:dyaOrig="630" w14:anchorId="79973BD6">
          <v:shape id="_x0000_i1835" type="#_x0000_t75" style="width:146.05pt;height:31.25pt" o:ole="">
            <v:imagedata r:id="rId1516" o:title=""/>
          </v:shape>
          <o:OLEObject Type="Embed" ProgID="Equation.DSMT4" ShapeID="_x0000_i1835" DrawAspect="Content" ObjectID="_1685729719" r:id="rId1517"/>
        </w:objec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430" w:dyaOrig="630" w14:anchorId="39DF89DD">
          <v:shape id="_x0000_i1836" type="#_x0000_t75" style="width:121.6pt;height:31.25pt" o:ole="">
            <v:imagedata r:id="rId1518" o:title=""/>
          </v:shape>
          <o:OLEObject Type="Embed" ProgID="Equation.DSMT4" ShapeID="_x0000_i1836" DrawAspect="Content" ObjectID="_1685729720" r:id="rId1519"/>
        </w:object>
      </w:r>
      <w:r w:rsidRPr="007A7CD8">
        <w:rPr>
          <w:rFonts w:ascii="Chu Van An" w:hAnsi="Chu Van An" w:cs="Chu Van An"/>
          <w:position w:val="-24"/>
          <w:sz w:val="24"/>
          <w:szCs w:val="24"/>
        </w:rPr>
        <w:object w:dxaOrig="2805" w:dyaOrig="630" w14:anchorId="4FB8A658">
          <v:shape id="_x0000_i1837" type="#_x0000_t75" style="width:139.9pt;height:31.25pt" o:ole="">
            <v:imagedata r:id="rId1520" o:title=""/>
          </v:shape>
          <o:OLEObject Type="Embed" ProgID="Equation.DSMT4" ShapeID="_x0000_i1837" DrawAspect="Content" ObjectID="_1685729721" r:id="rId1521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600" w:dyaOrig="270" w14:anchorId="79D26D9C">
          <v:shape id="_x0000_i1838" type="#_x0000_t75" style="width:29.9pt;height:13.6pt" o:ole="">
            <v:imagedata r:id="rId1522" o:title=""/>
          </v:shape>
          <o:OLEObject Type="Embed" ProgID="Equation.DSMT4" ShapeID="_x0000_i1838" DrawAspect="Content" ObjectID="_1685729722" r:id="rId1523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716A98D3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Suy ra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1770" w:dyaOrig="270" w14:anchorId="18C3EC3D">
          <v:shape id="_x0000_i1839" type="#_x0000_t75" style="width:88.3pt;height:13.6pt" o:ole="">
            <v:imagedata r:id="rId1524" o:title=""/>
          </v:shape>
          <o:OLEObject Type="Embed" ProgID="Equation.DSMT4" ShapeID="_x0000_i1839" DrawAspect="Content" ObjectID="_1685729723" r:id="rId1525"/>
        </w:object>
      </w:r>
      <w:r w:rsidRPr="007A7CD8">
        <w:rPr>
          <w:rFonts w:ascii="Chu Van An" w:hAnsi="Chu Van An" w:cs="Chu Van An"/>
          <w:sz w:val="24"/>
          <w:szCs w:val="24"/>
        </w:rPr>
        <w:t xml:space="preserve">,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600" w:dyaOrig="270" w14:anchorId="2F4AAFA9">
          <v:shape id="_x0000_i1840" type="#_x0000_t75" style="width:29.9pt;height:13.6pt" o:ole="">
            <v:imagedata r:id="rId1526" o:title=""/>
          </v:shape>
          <o:OLEObject Type="Embed" ProgID="Equation.DSMT4" ShapeID="_x0000_i1840" DrawAspect="Content" ObjectID="_1685729724" r:id="rId1527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2175BA9C" w14:textId="77777777" w:rsidR="00797DA4" w:rsidRPr="007A7CD8" w:rsidRDefault="00797DA4" w:rsidP="00797D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A7CD8">
        <w:rPr>
          <w:rFonts w:ascii="Chu Van An" w:hAnsi="Chu Van An" w:cs="Chu Van An"/>
          <w:sz w:val="24"/>
          <w:szCs w:val="24"/>
        </w:rPr>
        <w:t xml:space="preserve">Vậy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345" w:dyaOrig="405" w14:anchorId="5F41B584">
          <v:shape id="_x0000_i1841" type="#_x0000_t75" style="width:17pt;height:20.4pt" o:ole="">
            <v:imagedata r:id="rId1528" o:title=""/>
          </v:shape>
          <o:OLEObject Type="Embed" ProgID="Equation.DSMT4" ShapeID="_x0000_i1841" DrawAspect="Content" ObjectID="_1685729725" r:id="rId1529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có </w:t>
      </w:r>
      <w:r w:rsidRPr="007A7CD8">
        <w:rPr>
          <w:rFonts w:ascii="Chu Van An" w:hAnsi="Chu Van An" w:cs="Chu Van An"/>
          <w:position w:val="-6"/>
          <w:sz w:val="24"/>
          <w:szCs w:val="24"/>
        </w:rPr>
        <w:object w:dxaOrig="555" w:dyaOrig="270" w14:anchorId="76DD81F6">
          <v:shape id="_x0000_i1842" type="#_x0000_t75" style="width:27.85pt;height:13.6pt" o:ole="">
            <v:imagedata r:id="rId1530" o:title=""/>
          </v:shape>
          <o:OLEObject Type="Embed" ProgID="Equation.DSMT4" ShapeID="_x0000_i1842" DrawAspect="Content" ObjectID="_1685729726" r:id="rId1531"/>
        </w:object>
      </w:r>
      <w:r w:rsidRPr="007A7CD8">
        <w:rPr>
          <w:rFonts w:ascii="Chu Van An" w:hAnsi="Chu Van An" w:cs="Chu Van An"/>
          <w:sz w:val="24"/>
          <w:szCs w:val="24"/>
        </w:rPr>
        <w:t xml:space="preserve"> nghiệm thuộc </w:t>
      </w:r>
      <w:r w:rsidRPr="007A7CD8">
        <w:rPr>
          <w:rFonts w:ascii="Chu Van An" w:hAnsi="Chu Van An" w:cs="Chu Van An"/>
          <w:position w:val="-14"/>
          <w:sz w:val="24"/>
          <w:szCs w:val="24"/>
        </w:rPr>
        <w:object w:dxaOrig="1740" w:dyaOrig="405" w14:anchorId="2ACFA19F">
          <v:shape id="_x0000_i1843" type="#_x0000_t75" style="width:86.95pt;height:20.4pt" o:ole="">
            <v:imagedata r:id="rId1532" o:title=""/>
          </v:shape>
          <o:OLEObject Type="Embed" ProgID="Equation.DSMT4" ShapeID="_x0000_i1843" DrawAspect="Content" ObjectID="_1685729727" r:id="rId1533"/>
        </w:object>
      </w:r>
      <w:r w:rsidRPr="007A7CD8">
        <w:rPr>
          <w:rFonts w:ascii="Chu Van An" w:hAnsi="Chu Van An" w:cs="Chu Van An"/>
          <w:sz w:val="24"/>
          <w:szCs w:val="24"/>
        </w:rPr>
        <w:t>.</w:t>
      </w:r>
    </w:p>
    <w:p w14:paraId="29119BAE" w14:textId="49B2BCC9" w:rsidR="00FE65FC" w:rsidRPr="000758DF" w:rsidRDefault="00FE65FC" w:rsidP="00797DA4">
      <w:pPr>
        <w:tabs>
          <w:tab w:val="left" w:pos="992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</w:p>
    <w:p w14:paraId="4B61DDF1" w14:textId="36296848" w:rsidR="00191A8C" w:rsidRPr="007303C3" w:rsidRDefault="00191A8C" w:rsidP="0015526B">
      <w:pPr>
        <w:tabs>
          <w:tab w:val="left" w:pos="7282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sectPr w:rsidR="00191A8C" w:rsidRPr="007303C3" w:rsidSect="00432F49">
      <w:headerReference w:type="default" r:id="rId1534"/>
      <w:footerReference w:type="default" r:id="rId153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C4153D" w14:textId="77777777" w:rsidR="00255BDB" w:rsidRDefault="00255BDB" w:rsidP="0032639E">
      <w:pPr>
        <w:spacing w:after="0" w:line="240" w:lineRule="auto"/>
      </w:pPr>
      <w:r>
        <w:separator/>
      </w:r>
    </w:p>
  </w:endnote>
  <w:endnote w:type="continuationSeparator" w:id="0">
    <w:p w14:paraId="347B45EE" w14:textId="77777777" w:rsidR="00255BDB" w:rsidRDefault="00255BD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 15 Chops">
    <w:altName w:val="Euclid Extra"/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139B120" w:rsidR="005D5C65" w:rsidRDefault="005D5C65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38C24F28">
              <wp:simplePos x="0" y="0"/>
              <wp:positionH relativeFrom="column">
                <wp:posOffset>150853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D6792F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1.9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9jTSqN0AAAAHAQAADwAAAGRycy9kb3ducmV2&#10;LnhtbEzOQUsDMRAF4LvgfwgjeGsT1+22bHe2iCB4EMRWwWO6iZu1yWRJ0nb998ZTPQ5veO9rNpOz&#10;7KRDHDwh3M0FME2dVwP1CO+7p9kKWEySlLSeNMKPjrBpr68aWSt/pjd92qae5RKKtUQwKY0157Ez&#10;2sk496OmnH354GTKZ+i5CvKcy53lhRAVd3KgvGDkqB+N7g7bo0MYy4XcmerwLCJ9m0X/Yj/D6wfi&#10;7c30sAaW9JQuz/DHz3Ros2nvj6QiswjFfZYnhFm5BJbzZVUA2yOUogDeNvy/v/0F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9jTSqN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EB9DBC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D83D38" id="Star: 5 Points 55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040214" id="Star: 5 Points 1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80DA3B0" id="Star: 5 Points 52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ZSAAIAAEQ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5D5C65" w:rsidRDefault="005D5C65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EC1A54" w14:textId="77777777" w:rsidR="00255BDB" w:rsidRDefault="00255BDB" w:rsidP="0032639E">
      <w:pPr>
        <w:spacing w:after="0" w:line="240" w:lineRule="auto"/>
      </w:pPr>
      <w:r>
        <w:separator/>
      </w:r>
    </w:p>
  </w:footnote>
  <w:footnote w:type="continuationSeparator" w:id="0">
    <w:p w14:paraId="46FAD532" w14:textId="77777777" w:rsidR="00255BDB" w:rsidRDefault="00255BD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2F3DB21" w:rsidR="005D5C65" w:rsidRDefault="005D5C65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3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5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6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7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8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5D5C65" w:rsidRDefault="005D5C6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9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0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2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4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9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0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2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3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4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5D5C65" w:rsidRDefault="005D5C6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55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5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GOA+QwAAK1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">
              <v:group id="Group 22" o:spid="_x0000_s1186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group id="Group 2" o:spid="_x0000_s1187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27" o:spid="_x0000_s118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Diagonal Stripe 40" o:spid="_x0000_s1190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1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2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3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4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5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6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7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roundrect id="Rectangle: Rounded Corners 38" o:spid="_x0000_s1198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9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0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201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43FB5602" w14:textId="77777777" w:rsidR="005D5C65" w:rsidRDefault="005D5C6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2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group id="Group 6" o:spid="_x0000_s1203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">
                    <v:group id="Group 8" o:spid="_x0000_s1204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19" o:spid="_x0000_s1205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6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F7wgAAANsAAAAPAAAAZHJzL2Rvd25yZXYueG1sRE9Na8JA&#10;EL0L/odlBG+6UbA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DFdfF7wgAAANsAAAAPAAAA&#10;AAAAAAAAAAAAAAcCAABkcnMvZG93bnJldi54bWxQSwUGAAAAAAMAAwC3AAAA9gIAAAAA&#10;" fillcolor="#9acd4c [3204]" strokecolor="#dfebf4 [664]" strokeweight="1.25pt"/>
                      <v:roundrect id="Rectangle: Rounded Corners 21" o:spid="_x0000_s1207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" fillcolor="yellow" strokecolor="#dfebf4 [664]" strokeweight="1.25pt"/>
                      <v:roundrect id="Rectangle: Rounded Corners 22" o:spid="_x0000_s1208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9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0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1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2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roundrect id="Rectangle: Rounded Corners 17" o:spid="_x0000_s1213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" fillcolor="#00c" stroked="f" strokeweight="1.25pt"/>
                      <v:roundrect id="Rectangle: Rounded Corners 18" o:spid="_x0000_s1214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" fillcolor="#feffd5" stroked="f" strokeweight="1.25pt"/>
                    </v:group>
                    <v:roundrect id="Rectangle: Rounded Corners 16" o:spid="_x0000_s1215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" fillcolor="#ffc000" stroked="f" strokeweight="1.25pt"/>
                    <v:roundrect id="Rectangle: Rounded Corners 14" o:spid="_x0000_s1216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" fillcolor="#eefed2" stroked="f" strokeweight="1.25pt"/>
                  </v:group>
                  <v:rect id="Rectangle 7" o:spid="_x0000_s1217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UjcxAAAANsAAAAPAAAAZHJzL2Rvd25yZXYueG1sRI9Ba8JA&#10;FITvBf/D8gQvohulF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OZdSNzEAAAA2wAAAA8A&#10;AAAAAAAAAAAAAAAABwIAAGRycy9kb3ducmV2LnhtbFBLBQYAAAAAAwADALcAAAD4AgAAAAA=&#10;" filled="f" stroked="f">
                    <v:textbox>
                      <w:txbxContent>
                        <w:p w14:paraId="7C4D95BD" w14:textId="5326EDE9" w:rsidR="005D5C65" w:rsidRDefault="005D5C6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8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" fillcolor="#ffc000" strokecolor="#00c" strokeweight="1.25pt"/>
                <v:roundrect id="Rectangle: Rounded Corners 5" o:spid="_x0000_s1219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0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1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063B7911" w:rsidR="005D5C65" w:rsidRDefault="005D5C6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221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" filled="f" stroked="f">
              <v:textbox>
                <w:txbxContent>
                  <w:p w14:paraId="14E159D7" w14:textId="063B7911" w:rsidR="005D5C65" w:rsidRDefault="005D5C6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20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5D5C65" w:rsidRPr="009E41A3" w:rsidRDefault="005D5C6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3HnWAIAACE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yCNx51gCAAAh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D5C65" w:rsidRPr="009E41A3" w:rsidRDefault="005D5C6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537FD8"/>
    <w:multiLevelType w:val="hybridMultilevel"/>
    <w:tmpl w:val="9F9C918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C87F74"/>
    <w:multiLevelType w:val="hybridMultilevel"/>
    <w:tmpl w:val="B72814FE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121558A9"/>
    <w:multiLevelType w:val="hybridMultilevel"/>
    <w:tmpl w:val="38F226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62B19"/>
    <w:multiLevelType w:val="hybridMultilevel"/>
    <w:tmpl w:val="586A3C6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BE717B"/>
    <w:multiLevelType w:val="hybridMultilevel"/>
    <w:tmpl w:val="EF5C277C"/>
    <w:lvl w:ilvl="0" w:tplc="A79EF9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EC0ABD"/>
    <w:multiLevelType w:val="hybridMultilevel"/>
    <w:tmpl w:val="E8A8243A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0901F0"/>
    <w:multiLevelType w:val="hybridMultilevel"/>
    <w:tmpl w:val="18D2985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631E91"/>
    <w:multiLevelType w:val="hybridMultilevel"/>
    <w:tmpl w:val="AB347E08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4C81B75"/>
    <w:multiLevelType w:val="hybridMultilevel"/>
    <w:tmpl w:val="472817F8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CD4024"/>
    <w:multiLevelType w:val="hybridMultilevel"/>
    <w:tmpl w:val="78166FCC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A70E53"/>
    <w:multiLevelType w:val="hybridMultilevel"/>
    <w:tmpl w:val="3DCAEEB4"/>
    <w:lvl w:ilvl="0" w:tplc="A79EF9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4901F7"/>
    <w:multiLevelType w:val="hybridMultilevel"/>
    <w:tmpl w:val="0F6279D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AE64AB"/>
    <w:multiLevelType w:val="hybridMultilevel"/>
    <w:tmpl w:val="A57CF1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601173"/>
    <w:multiLevelType w:val="hybridMultilevel"/>
    <w:tmpl w:val="58182A2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9043E2"/>
    <w:multiLevelType w:val="hybridMultilevel"/>
    <w:tmpl w:val="18EA1AC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9516E6"/>
    <w:multiLevelType w:val="hybridMultilevel"/>
    <w:tmpl w:val="6EAC1FF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153D73"/>
    <w:multiLevelType w:val="hybridMultilevel"/>
    <w:tmpl w:val="2A4E3D86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CA7E52"/>
    <w:multiLevelType w:val="hybridMultilevel"/>
    <w:tmpl w:val="E64EF5C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415993"/>
    <w:multiLevelType w:val="hybridMultilevel"/>
    <w:tmpl w:val="508C8FD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514EAE"/>
    <w:multiLevelType w:val="hybridMultilevel"/>
    <w:tmpl w:val="D3002D94"/>
    <w:lvl w:ilvl="0" w:tplc="AE82475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B46545"/>
    <w:multiLevelType w:val="hybridMultilevel"/>
    <w:tmpl w:val="86444F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964045"/>
    <w:multiLevelType w:val="hybridMultilevel"/>
    <w:tmpl w:val="B5A4EEF6"/>
    <w:lvl w:ilvl="0" w:tplc="A79EF9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20"/>
  </w:num>
  <w:num w:numId="4">
    <w:abstractNumId w:val="14"/>
  </w:num>
  <w:num w:numId="5">
    <w:abstractNumId w:val="23"/>
  </w:num>
  <w:num w:numId="6">
    <w:abstractNumId w:val="21"/>
  </w:num>
  <w:num w:numId="7">
    <w:abstractNumId w:val="0"/>
  </w:num>
  <w:num w:numId="8">
    <w:abstractNumId w:val="3"/>
  </w:num>
  <w:num w:numId="9">
    <w:abstractNumId w:val="7"/>
  </w:num>
  <w:num w:numId="10">
    <w:abstractNumId w:val="2"/>
  </w:num>
  <w:num w:numId="11">
    <w:abstractNumId w:val="5"/>
  </w:num>
  <w:num w:numId="12">
    <w:abstractNumId w:val="11"/>
  </w:num>
  <w:num w:numId="13">
    <w:abstractNumId w:val="22"/>
  </w:num>
  <w:num w:numId="14">
    <w:abstractNumId w:val="10"/>
  </w:num>
  <w:num w:numId="15">
    <w:abstractNumId w:val="16"/>
  </w:num>
  <w:num w:numId="16">
    <w:abstractNumId w:val="17"/>
  </w:num>
  <w:num w:numId="17">
    <w:abstractNumId w:val="13"/>
  </w:num>
  <w:num w:numId="18">
    <w:abstractNumId w:val="18"/>
  </w:num>
  <w:num w:numId="19">
    <w:abstractNumId w:val="1"/>
  </w:num>
  <w:num w:numId="20">
    <w:abstractNumId w:val="9"/>
  </w:num>
  <w:num w:numId="21">
    <w:abstractNumId w:val="15"/>
  </w:num>
  <w:num w:numId="22">
    <w:abstractNumId w:val="19"/>
  </w:num>
  <w:num w:numId="23">
    <w:abstractNumId w:val="24"/>
  </w:num>
  <w:num w:numId="24">
    <w:abstractNumId w:val="4"/>
  </w:num>
  <w:num w:numId="25">
    <w:abstractNumId w:val="1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2285"/>
    <w:rsid w:val="00036442"/>
    <w:rsid w:val="00050372"/>
    <w:rsid w:val="00057062"/>
    <w:rsid w:val="00073AE8"/>
    <w:rsid w:val="0008134E"/>
    <w:rsid w:val="0008778F"/>
    <w:rsid w:val="0009414F"/>
    <w:rsid w:val="000A6C98"/>
    <w:rsid w:val="000B116E"/>
    <w:rsid w:val="000C4040"/>
    <w:rsid w:val="000D2819"/>
    <w:rsid w:val="000E1D60"/>
    <w:rsid w:val="00107110"/>
    <w:rsid w:val="00115773"/>
    <w:rsid w:val="001235A5"/>
    <w:rsid w:val="00131218"/>
    <w:rsid w:val="0015526B"/>
    <w:rsid w:val="0016598F"/>
    <w:rsid w:val="001748AA"/>
    <w:rsid w:val="00182E86"/>
    <w:rsid w:val="00190F37"/>
    <w:rsid w:val="00191A8C"/>
    <w:rsid w:val="00195FF0"/>
    <w:rsid w:val="001B178C"/>
    <w:rsid w:val="001E2801"/>
    <w:rsid w:val="001E656A"/>
    <w:rsid w:val="00206438"/>
    <w:rsid w:val="00232977"/>
    <w:rsid w:val="0025282B"/>
    <w:rsid w:val="00255BDB"/>
    <w:rsid w:val="0028087F"/>
    <w:rsid w:val="002E5BA3"/>
    <w:rsid w:val="002F0399"/>
    <w:rsid w:val="00301A14"/>
    <w:rsid w:val="003239E8"/>
    <w:rsid w:val="0032639E"/>
    <w:rsid w:val="00330683"/>
    <w:rsid w:val="00360BA5"/>
    <w:rsid w:val="00385CB0"/>
    <w:rsid w:val="00396E63"/>
    <w:rsid w:val="003C5D82"/>
    <w:rsid w:val="0042620E"/>
    <w:rsid w:val="00432F49"/>
    <w:rsid w:val="00433B15"/>
    <w:rsid w:val="00440247"/>
    <w:rsid w:val="00460B37"/>
    <w:rsid w:val="0046180A"/>
    <w:rsid w:val="004B3B60"/>
    <w:rsid w:val="004C232E"/>
    <w:rsid w:val="004C3B41"/>
    <w:rsid w:val="004C56B6"/>
    <w:rsid w:val="004E63D1"/>
    <w:rsid w:val="004F4E04"/>
    <w:rsid w:val="00501A08"/>
    <w:rsid w:val="005436FA"/>
    <w:rsid w:val="00547EDE"/>
    <w:rsid w:val="0056504D"/>
    <w:rsid w:val="0058239D"/>
    <w:rsid w:val="00591202"/>
    <w:rsid w:val="005A1C22"/>
    <w:rsid w:val="005B0852"/>
    <w:rsid w:val="005B299F"/>
    <w:rsid w:val="005D5C65"/>
    <w:rsid w:val="005F6A01"/>
    <w:rsid w:val="00654DBE"/>
    <w:rsid w:val="006A059C"/>
    <w:rsid w:val="006A4235"/>
    <w:rsid w:val="006C6B00"/>
    <w:rsid w:val="006F01C1"/>
    <w:rsid w:val="007117B6"/>
    <w:rsid w:val="00713C79"/>
    <w:rsid w:val="007303C3"/>
    <w:rsid w:val="0073482F"/>
    <w:rsid w:val="00761AFE"/>
    <w:rsid w:val="00766F59"/>
    <w:rsid w:val="00776B60"/>
    <w:rsid w:val="00787980"/>
    <w:rsid w:val="007960DB"/>
    <w:rsid w:val="00797DA4"/>
    <w:rsid w:val="007A423D"/>
    <w:rsid w:val="007C4797"/>
    <w:rsid w:val="007E00ED"/>
    <w:rsid w:val="007E6452"/>
    <w:rsid w:val="007F3458"/>
    <w:rsid w:val="007F3815"/>
    <w:rsid w:val="007F5E58"/>
    <w:rsid w:val="008253CA"/>
    <w:rsid w:val="008331AF"/>
    <w:rsid w:val="00833726"/>
    <w:rsid w:val="00843A05"/>
    <w:rsid w:val="00845352"/>
    <w:rsid w:val="00845A73"/>
    <w:rsid w:val="00860D7E"/>
    <w:rsid w:val="00863642"/>
    <w:rsid w:val="008856C9"/>
    <w:rsid w:val="00892566"/>
    <w:rsid w:val="008A1761"/>
    <w:rsid w:val="008A56A4"/>
    <w:rsid w:val="008B1831"/>
    <w:rsid w:val="008B5049"/>
    <w:rsid w:val="009105B6"/>
    <w:rsid w:val="00944EE0"/>
    <w:rsid w:val="00944F27"/>
    <w:rsid w:val="00957579"/>
    <w:rsid w:val="00993994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E2F62"/>
    <w:rsid w:val="00AF24C9"/>
    <w:rsid w:val="00B07CD6"/>
    <w:rsid w:val="00B36478"/>
    <w:rsid w:val="00B50701"/>
    <w:rsid w:val="00B52447"/>
    <w:rsid w:val="00B73CA2"/>
    <w:rsid w:val="00B85846"/>
    <w:rsid w:val="00B92A5C"/>
    <w:rsid w:val="00BB0466"/>
    <w:rsid w:val="00BB1BC2"/>
    <w:rsid w:val="00BC690F"/>
    <w:rsid w:val="00C1207B"/>
    <w:rsid w:val="00C12161"/>
    <w:rsid w:val="00C20390"/>
    <w:rsid w:val="00C4244D"/>
    <w:rsid w:val="00C753A9"/>
    <w:rsid w:val="00CC3123"/>
    <w:rsid w:val="00CF465F"/>
    <w:rsid w:val="00D047D9"/>
    <w:rsid w:val="00D06500"/>
    <w:rsid w:val="00D10091"/>
    <w:rsid w:val="00D1245B"/>
    <w:rsid w:val="00D27D8C"/>
    <w:rsid w:val="00D44B9C"/>
    <w:rsid w:val="00D562AE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91B7D"/>
    <w:rsid w:val="00E92B16"/>
    <w:rsid w:val="00E9420D"/>
    <w:rsid w:val="00E94B5C"/>
    <w:rsid w:val="00E96054"/>
    <w:rsid w:val="00EA561D"/>
    <w:rsid w:val="00EA61E4"/>
    <w:rsid w:val="00EB62CD"/>
    <w:rsid w:val="00EC5D1C"/>
    <w:rsid w:val="00ED000C"/>
    <w:rsid w:val="00F27246"/>
    <w:rsid w:val="00F278AC"/>
    <w:rsid w:val="00F2792A"/>
    <w:rsid w:val="00F42AEF"/>
    <w:rsid w:val="00F628EE"/>
    <w:rsid w:val="00F65F1A"/>
    <w:rsid w:val="00F74F32"/>
    <w:rsid w:val="00F8291B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rsid w:val="00115773"/>
    <w:pPr>
      <w:numPr>
        <w:numId w:val="2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44.wmf"/><Relationship Id="rId21" Type="http://schemas.openxmlformats.org/officeDocument/2006/relationships/oleObject" Target="embeddings/oleObject8.bin"/><Relationship Id="rId170" Type="http://schemas.openxmlformats.org/officeDocument/2006/relationships/image" Target="media/image48.wmf"/><Relationship Id="rId268" Type="http://schemas.openxmlformats.org/officeDocument/2006/relationships/oleObject" Target="embeddings/oleObject171.bin"/><Relationship Id="rId475" Type="http://schemas.openxmlformats.org/officeDocument/2006/relationships/image" Target="media/image188.wmf"/><Relationship Id="rId682" Type="http://schemas.openxmlformats.org/officeDocument/2006/relationships/oleObject" Target="embeddings/oleObject388.bin"/><Relationship Id="rId128" Type="http://schemas.openxmlformats.org/officeDocument/2006/relationships/oleObject" Target="embeddings/oleObject86.bin"/><Relationship Id="rId335" Type="http://schemas.openxmlformats.org/officeDocument/2006/relationships/oleObject" Target="embeddings/oleObject211.bin"/><Relationship Id="rId542" Type="http://schemas.openxmlformats.org/officeDocument/2006/relationships/oleObject" Target="embeddings/oleObject315.bin"/><Relationship Id="rId987" Type="http://schemas.openxmlformats.org/officeDocument/2006/relationships/oleObject" Target="embeddings/oleObject561.bin"/><Relationship Id="rId1172" Type="http://schemas.openxmlformats.org/officeDocument/2006/relationships/oleObject" Target="embeddings/oleObject659.bin"/><Relationship Id="rId402" Type="http://schemas.openxmlformats.org/officeDocument/2006/relationships/oleObject" Target="embeddings/oleObject245.bin"/><Relationship Id="rId847" Type="http://schemas.openxmlformats.org/officeDocument/2006/relationships/image" Target="media/image355.wmf"/><Relationship Id="rId1032" Type="http://schemas.openxmlformats.org/officeDocument/2006/relationships/oleObject" Target="embeddings/oleObject584.bin"/><Relationship Id="rId1477" Type="http://schemas.openxmlformats.org/officeDocument/2006/relationships/oleObject" Target="embeddings/oleObject840.bin"/><Relationship Id="rId707" Type="http://schemas.openxmlformats.org/officeDocument/2006/relationships/image" Target="media/image299.wmf"/><Relationship Id="rId914" Type="http://schemas.openxmlformats.org/officeDocument/2006/relationships/oleObject" Target="embeddings/oleObject520.bin"/><Relationship Id="rId1337" Type="http://schemas.openxmlformats.org/officeDocument/2006/relationships/image" Target="media/image568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797.bin"/><Relationship Id="rId192" Type="http://schemas.openxmlformats.org/officeDocument/2006/relationships/image" Target="media/image59.wmf"/><Relationship Id="rId497" Type="http://schemas.openxmlformats.org/officeDocument/2006/relationships/image" Target="media/image199.wmf"/><Relationship Id="rId357" Type="http://schemas.openxmlformats.org/officeDocument/2006/relationships/oleObject" Target="embeddings/oleObject222.bin"/><Relationship Id="rId1194" Type="http://schemas.openxmlformats.org/officeDocument/2006/relationships/oleObject" Target="embeddings/oleObject670.bin"/><Relationship Id="rId217" Type="http://schemas.openxmlformats.org/officeDocument/2006/relationships/oleObject" Target="embeddings/oleObject140.bin"/><Relationship Id="rId564" Type="http://schemas.openxmlformats.org/officeDocument/2006/relationships/oleObject" Target="embeddings/oleObject326.bin"/><Relationship Id="rId771" Type="http://schemas.openxmlformats.org/officeDocument/2006/relationships/oleObject" Target="embeddings/oleObject444.bin"/><Relationship Id="rId869" Type="http://schemas.openxmlformats.org/officeDocument/2006/relationships/image" Target="media/image366.wmf"/><Relationship Id="rId1499" Type="http://schemas.openxmlformats.org/officeDocument/2006/relationships/oleObject" Target="embeddings/oleObject861.bin"/><Relationship Id="rId424" Type="http://schemas.openxmlformats.org/officeDocument/2006/relationships/oleObject" Target="embeddings/oleObject256.bin"/><Relationship Id="rId631" Type="http://schemas.openxmlformats.org/officeDocument/2006/relationships/oleObject" Target="embeddings/oleObject361.bin"/><Relationship Id="rId729" Type="http://schemas.openxmlformats.org/officeDocument/2006/relationships/image" Target="media/image310.wmf"/><Relationship Id="rId1054" Type="http://schemas.openxmlformats.org/officeDocument/2006/relationships/oleObject" Target="embeddings/oleObject595.bin"/><Relationship Id="rId1261" Type="http://schemas.openxmlformats.org/officeDocument/2006/relationships/oleObject" Target="embeddings/oleObject717.bin"/><Relationship Id="rId1359" Type="http://schemas.openxmlformats.org/officeDocument/2006/relationships/image" Target="media/image579.wmf"/><Relationship Id="rId936" Type="http://schemas.openxmlformats.org/officeDocument/2006/relationships/oleObject" Target="embeddings/oleObject531.bin"/><Relationship Id="rId1121" Type="http://schemas.openxmlformats.org/officeDocument/2006/relationships/oleObject" Target="embeddings/oleObject630.bin"/><Relationship Id="rId1219" Type="http://schemas.openxmlformats.org/officeDocument/2006/relationships/oleObject" Target="embeddings/oleObject683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609.wmf"/><Relationship Id="rId281" Type="http://schemas.openxmlformats.org/officeDocument/2006/relationships/image" Target="media/image98.wmf"/><Relationship Id="rId141" Type="http://schemas.openxmlformats.org/officeDocument/2006/relationships/oleObject" Target="embeddings/oleObject98.bin"/><Relationship Id="rId379" Type="http://schemas.openxmlformats.org/officeDocument/2006/relationships/oleObject" Target="embeddings/oleObject233.bin"/><Relationship Id="rId586" Type="http://schemas.openxmlformats.org/officeDocument/2006/relationships/image" Target="media/image243.wmf"/><Relationship Id="rId793" Type="http://schemas.openxmlformats.org/officeDocument/2006/relationships/oleObject" Target="embeddings/oleObject458.bin"/><Relationship Id="rId7" Type="http://schemas.openxmlformats.org/officeDocument/2006/relationships/image" Target="media/image1.gif"/><Relationship Id="rId239" Type="http://schemas.openxmlformats.org/officeDocument/2006/relationships/image" Target="media/image80.wmf"/><Relationship Id="rId446" Type="http://schemas.openxmlformats.org/officeDocument/2006/relationships/oleObject" Target="embeddings/oleObject267.bin"/><Relationship Id="rId653" Type="http://schemas.openxmlformats.org/officeDocument/2006/relationships/oleObject" Target="embeddings/oleObject372.bin"/><Relationship Id="rId1076" Type="http://schemas.openxmlformats.org/officeDocument/2006/relationships/oleObject" Target="embeddings/oleObject606.bin"/><Relationship Id="rId1283" Type="http://schemas.openxmlformats.org/officeDocument/2006/relationships/oleObject" Target="embeddings/oleObject731.bin"/><Relationship Id="rId1490" Type="http://schemas.openxmlformats.org/officeDocument/2006/relationships/oleObject" Target="embeddings/oleObject853.bin"/><Relationship Id="rId306" Type="http://schemas.openxmlformats.org/officeDocument/2006/relationships/oleObject" Target="embeddings/oleObject193.bin"/><Relationship Id="rId860" Type="http://schemas.openxmlformats.org/officeDocument/2006/relationships/oleObject" Target="embeddings/oleObject493.bin"/><Relationship Id="rId958" Type="http://schemas.openxmlformats.org/officeDocument/2006/relationships/oleObject" Target="embeddings/oleObject542.bin"/><Relationship Id="rId1143" Type="http://schemas.openxmlformats.org/officeDocument/2006/relationships/oleObject" Target="embeddings/oleObject644.bin"/><Relationship Id="rId87" Type="http://schemas.openxmlformats.org/officeDocument/2006/relationships/oleObject" Target="embeddings/oleObject53.bin"/><Relationship Id="rId513" Type="http://schemas.openxmlformats.org/officeDocument/2006/relationships/image" Target="media/image207.wmf"/><Relationship Id="rId720" Type="http://schemas.openxmlformats.org/officeDocument/2006/relationships/oleObject" Target="embeddings/oleObject409.bin"/><Relationship Id="rId818" Type="http://schemas.openxmlformats.org/officeDocument/2006/relationships/oleObject" Target="embeddings/oleObject471.bin"/><Relationship Id="rId1350" Type="http://schemas.openxmlformats.org/officeDocument/2006/relationships/oleObject" Target="embeddings/oleObject770.bin"/><Relationship Id="rId1448" Type="http://schemas.openxmlformats.org/officeDocument/2006/relationships/image" Target="media/image620.wmf"/><Relationship Id="rId1003" Type="http://schemas.openxmlformats.org/officeDocument/2006/relationships/oleObject" Target="embeddings/oleObject569.bin"/><Relationship Id="rId1210" Type="http://schemas.openxmlformats.org/officeDocument/2006/relationships/image" Target="media/image526.wmf"/><Relationship Id="rId1308" Type="http://schemas.openxmlformats.org/officeDocument/2006/relationships/oleObject" Target="embeddings/oleObject748.bin"/><Relationship Id="rId1515" Type="http://schemas.openxmlformats.org/officeDocument/2006/relationships/oleObject" Target="embeddings/oleObject869.bin"/><Relationship Id="rId14" Type="http://schemas.openxmlformats.org/officeDocument/2006/relationships/image" Target="media/image5.wmf"/><Relationship Id="rId163" Type="http://schemas.openxmlformats.org/officeDocument/2006/relationships/oleObject" Target="embeddings/oleObject113.bin"/><Relationship Id="rId370" Type="http://schemas.openxmlformats.org/officeDocument/2006/relationships/image" Target="media/image136.wmf"/><Relationship Id="rId230" Type="http://schemas.openxmlformats.org/officeDocument/2006/relationships/oleObject" Target="embeddings/oleObject148.bin"/><Relationship Id="rId468" Type="http://schemas.openxmlformats.org/officeDocument/2006/relationships/oleObject" Target="embeddings/oleObject278.bin"/><Relationship Id="rId675" Type="http://schemas.openxmlformats.org/officeDocument/2006/relationships/oleObject" Target="embeddings/oleObject383.bin"/><Relationship Id="rId882" Type="http://schemas.openxmlformats.org/officeDocument/2006/relationships/oleObject" Target="embeddings/oleObject504.bin"/><Relationship Id="rId1098" Type="http://schemas.openxmlformats.org/officeDocument/2006/relationships/oleObject" Target="embeddings/oleObject617.bin"/><Relationship Id="rId328" Type="http://schemas.openxmlformats.org/officeDocument/2006/relationships/image" Target="media/image115.wmf"/><Relationship Id="rId535" Type="http://schemas.openxmlformats.org/officeDocument/2006/relationships/image" Target="media/image218.wmf"/><Relationship Id="rId742" Type="http://schemas.openxmlformats.org/officeDocument/2006/relationships/oleObject" Target="embeddings/oleObject420.bin"/><Relationship Id="rId1165" Type="http://schemas.openxmlformats.org/officeDocument/2006/relationships/image" Target="media/image504.wmf"/><Relationship Id="rId1372" Type="http://schemas.openxmlformats.org/officeDocument/2006/relationships/oleObject" Target="embeddings/oleObject781.bin"/><Relationship Id="rId602" Type="http://schemas.openxmlformats.org/officeDocument/2006/relationships/oleObject" Target="embeddings/oleObject346.bin"/><Relationship Id="rId1025" Type="http://schemas.openxmlformats.org/officeDocument/2006/relationships/oleObject" Target="embeddings/oleObject580.bin"/><Relationship Id="rId1232" Type="http://schemas.openxmlformats.org/officeDocument/2006/relationships/image" Target="media/image537.wmf"/><Relationship Id="rId907" Type="http://schemas.openxmlformats.org/officeDocument/2006/relationships/image" Target="media/image385.wmf"/><Relationship Id="rId1537" Type="http://schemas.openxmlformats.org/officeDocument/2006/relationships/theme" Target="theme/theme1.xml"/><Relationship Id="rId36" Type="http://schemas.openxmlformats.org/officeDocument/2006/relationships/oleObject" Target="embeddings/oleObject16.bin"/><Relationship Id="rId185" Type="http://schemas.openxmlformats.org/officeDocument/2006/relationships/oleObject" Target="embeddings/oleObject124.bin"/><Relationship Id="rId392" Type="http://schemas.openxmlformats.org/officeDocument/2006/relationships/oleObject" Target="embeddings/oleObject240.bin"/><Relationship Id="rId697" Type="http://schemas.openxmlformats.org/officeDocument/2006/relationships/image" Target="media/image294.wmf"/><Relationship Id="rId252" Type="http://schemas.openxmlformats.org/officeDocument/2006/relationships/oleObject" Target="embeddings/oleObject160.bin"/><Relationship Id="rId1187" Type="http://schemas.openxmlformats.org/officeDocument/2006/relationships/image" Target="media/image515.wmf"/><Relationship Id="rId112" Type="http://schemas.openxmlformats.org/officeDocument/2006/relationships/oleObject" Target="embeddings/oleObject72.bin"/><Relationship Id="rId557" Type="http://schemas.openxmlformats.org/officeDocument/2006/relationships/image" Target="media/image229.wmf"/><Relationship Id="rId764" Type="http://schemas.openxmlformats.org/officeDocument/2006/relationships/oleObject" Target="embeddings/oleObject437.bin"/><Relationship Id="rId971" Type="http://schemas.openxmlformats.org/officeDocument/2006/relationships/oleObject" Target="embeddings/oleObject549.bin"/><Relationship Id="rId1394" Type="http://schemas.openxmlformats.org/officeDocument/2006/relationships/oleObject" Target="embeddings/oleObject792.bin"/><Relationship Id="rId417" Type="http://schemas.openxmlformats.org/officeDocument/2006/relationships/image" Target="media/image159.wmf"/><Relationship Id="rId624" Type="http://schemas.openxmlformats.org/officeDocument/2006/relationships/oleObject" Target="embeddings/oleObject357.bin"/><Relationship Id="rId831" Type="http://schemas.openxmlformats.org/officeDocument/2006/relationships/image" Target="media/image348.wmf"/><Relationship Id="rId1047" Type="http://schemas.openxmlformats.org/officeDocument/2006/relationships/image" Target="media/image450.wmf"/><Relationship Id="rId1254" Type="http://schemas.openxmlformats.org/officeDocument/2006/relationships/oleObject" Target="embeddings/oleObject710.bin"/><Relationship Id="rId1461" Type="http://schemas.openxmlformats.org/officeDocument/2006/relationships/oleObject" Target="embeddings/oleObject829.bin"/><Relationship Id="rId929" Type="http://schemas.openxmlformats.org/officeDocument/2006/relationships/image" Target="media/image396.wmf"/><Relationship Id="rId1114" Type="http://schemas.openxmlformats.org/officeDocument/2006/relationships/image" Target="media/image482.wmf"/><Relationship Id="rId1321" Type="http://schemas.openxmlformats.org/officeDocument/2006/relationships/image" Target="media/image560.wmf"/><Relationship Id="rId58" Type="http://schemas.openxmlformats.org/officeDocument/2006/relationships/oleObject" Target="embeddings/oleObject27.bin"/><Relationship Id="rId1419" Type="http://schemas.openxmlformats.org/officeDocument/2006/relationships/image" Target="media/image606.wmf"/><Relationship Id="rId274" Type="http://schemas.openxmlformats.org/officeDocument/2006/relationships/oleObject" Target="embeddings/oleObject174.bin"/><Relationship Id="rId481" Type="http://schemas.openxmlformats.org/officeDocument/2006/relationships/image" Target="media/image191.wmf"/><Relationship Id="rId134" Type="http://schemas.openxmlformats.org/officeDocument/2006/relationships/oleObject" Target="embeddings/oleObject91.bin"/><Relationship Id="rId579" Type="http://schemas.openxmlformats.org/officeDocument/2006/relationships/image" Target="media/image240.wmf"/><Relationship Id="rId786" Type="http://schemas.openxmlformats.org/officeDocument/2006/relationships/image" Target="media/image326.wmf"/><Relationship Id="rId993" Type="http://schemas.openxmlformats.org/officeDocument/2006/relationships/oleObject" Target="embeddings/oleObject564.bin"/><Relationship Id="rId341" Type="http://schemas.openxmlformats.org/officeDocument/2006/relationships/oleObject" Target="embeddings/oleObject214.bin"/><Relationship Id="rId439" Type="http://schemas.openxmlformats.org/officeDocument/2006/relationships/image" Target="media/image170.wmf"/><Relationship Id="rId646" Type="http://schemas.openxmlformats.org/officeDocument/2006/relationships/image" Target="media/image272.wmf"/><Relationship Id="rId1069" Type="http://schemas.openxmlformats.org/officeDocument/2006/relationships/image" Target="media/image461.wmf"/><Relationship Id="rId1276" Type="http://schemas.openxmlformats.org/officeDocument/2006/relationships/image" Target="media/image543.wmf"/><Relationship Id="rId1483" Type="http://schemas.openxmlformats.org/officeDocument/2006/relationships/oleObject" Target="embeddings/oleObject846.bin"/><Relationship Id="rId201" Type="http://schemas.openxmlformats.org/officeDocument/2006/relationships/oleObject" Target="embeddings/oleObject132.bin"/><Relationship Id="rId506" Type="http://schemas.openxmlformats.org/officeDocument/2006/relationships/oleObject" Target="embeddings/oleObject297.bin"/><Relationship Id="rId853" Type="http://schemas.openxmlformats.org/officeDocument/2006/relationships/image" Target="media/image358.wmf"/><Relationship Id="rId1136" Type="http://schemas.openxmlformats.org/officeDocument/2006/relationships/oleObject" Target="embeddings/oleObject638.bin"/><Relationship Id="rId713" Type="http://schemas.openxmlformats.org/officeDocument/2006/relationships/image" Target="media/image302.wmf"/><Relationship Id="rId920" Type="http://schemas.openxmlformats.org/officeDocument/2006/relationships/oleObject" Target="embeddings/oleObject523.bin"/><Relationship Id="rId1343" Type="http://schemas.openxmlformats.org/officeDocument/2006/relationships/image" Target="media/image571.wmf"/><Relationship Id="rId1203" Type="http://schemas.openxmlformats.org/officeDocument/2006/relationships/image" Target="media/image523.wmf"/><Relationship Id="rId1410" Type="http://schemas.openxmlformats.org/officeDocument/2006/relationships/oleObject" Target="embeddings/oleObject800.bin"/><Relationship Id="rId1508" Type="http://schemas.openxmlformats.org/officeDocument/2006/relationships/image" Target="media/image637.wmf"/><Relationship Id="rId296" Type="http://schemas.openxmlformats.org/officeDocument/2006/relationships/oleObject" Target="embeddings/oleObject186.bin"/><Relationship Id="rId156" Type="http://schemas.openxmlformats.org/officeDocument/2006/relationships/image" Target="media/image41.wmf"/><Relationship Id="rId363" Type="http://schemas.openxmlformats.org/officeDocument/2006/relationships/oleObject" Target="embeddings/oleObject225.bin"/><Relationship Id="rId570" Type="http://schemas.openxmlformats.org/officeDocument/2006/relationships/oleObject" Target="embeddings/oleObject329.bin"/><Relationship Id="rId223" Type="http://schemas.openxmlformats.org/officeDocument/2006/relationships/oleObject" Target="embeddings/oleObject143.bin"/><Relationship Id="rId430" Type="http://schemas.openxmlformats.org/officeDocument/2006/relationships/oleObject" Target="embeddings/oleObject259.bin"/><Relationship Id="rId668" Type="http://schemas.openxmlformats.org/officeDocument/2006/relationships/image" Target="media/image283.wmf"/><Relationship Id="rId875" Type="http://schemas.openxmlformats.org/officeDocument/2006/relationships/image" Target="media/image369.wmf"/><Relationship Id="rId1060" Type="http://schemas.openxmlformats.org/officeDocument/2006/relationships/oleObject" Target="embeddings/oleObject598.bin"/><Relationship Id="rId1298" Type="http://schemas.openxmlformats.org/officeDocument/2006/relationships/oleObject" Target="embeddings/oleObject743.bin"/><Relationship Id="rId528" Type="http://schemas.openxmlformats.org/officeDocument/2006/relationships/oleObject" Target="embeddings/oleObject308.bin"/><Relationship Id="rId735" Type="http://schemas.openxmlformats.org/officeDocument/2006/relationships/image" Target="media/image313.wmf"/><Relationship Id="rId942" Type="http://schemas.openxmlformats.org/officeDocument/2006/relationships/oleObject" Target="embeddings/oleObject534.bin"/><Relationship Id="rId1158" Type="http://schemas.openxmlformats.org/officeDocument/2006/relationships/oleObject" Target="embeddings/oleObject652.bin"/><Relationship Id="rId1365" Type="http://schemas.openxmlformats.org/officeDocument/2006/relationships/image" Target="media/image582.wmf"/><Relationship Id="rId1018" Type="http://schemas.openxmlformats.org/officeDocument/2006/relationships/image" Target="media/image436.wmf"/><Relationship Id="rId1225" Type="http://schemas.openxmlformats.org/officeDocument/2006/relationships/oleObject" Target="embeddings/oleObject686.bin"/><Relationship Id="rId1432" Type="http://schemas.openxmlformats.org/officeDocument/2006/relationships/image" Target="media/image612.wmf"/><Relationship Id="rId71" Type="http://schemas.openxmlformats.org/officeDocument/2006/relationships/oleObject" Target="embeddings/oleObject37.bin"/><Relationship Id="rId802" Type="http://schemas.openxmlformats.org/officeDocument/2006/relationships/image" Target="media/image334.wmf"/><Relationship Id="rId29" Type="http://schemas.openxmlformats.org/officeDocument/2006/relationships/image" Target="media/image11.wmf"/><Relationship Id="rId178" Type="http://schemas.openxmlformats.org/officeDocument/2006/relationships/image" Target="media/image52.wmf"/><Relationship Id="rId385" Type="http://schemas.openxmlformats.org/officeDocument/2006/relationships/oleObject" Target="embeddings/oleObject237.bin"/><Relationship Id="rId592" Type="http://schemas.openxmlformats.org/officeDocument/2006/relationships/image" Target="media/image246.wmf"/><Relationship Id="rId245" Type="http://schemas.openxmlformats.org/officeDocument/2006/relationships/image" Target="media/image83.wmf"/><Relationship Id="rId452" Type="http://schemas.openxmlformats.org/officeDocument/2006/relationships/oleObject" Target="embeddings/oleObject270.bin"/><Relationship Id="rId897" Type="http://schemas.openxmlformats.org/officeDocument/2006/relationships/image" Target="media/image380.wmf"/><Relationship Id="rId1082" Type="http://schemas.openxmlformats.org/officeDocument/2006/relationships/oleObject" Target="embeddings/oleObject609.bin"/><Relationship Id="rId105" Type="http://schemas.openxmlformats.org/officeDocument/2006/relationships/oleObject" Target="embeddings/oleObject67.bin"/><Relationship Id="rId312" Type="http://schemas.openxmlformats.org/officeDocument/2006/relationships/image" Target="media/image110.wmf"/><Relationship Id="rId757" Type="http://schemas.openxmlformats.org/officeDocument/2006/relationships/oleObject" Target="embeddings/oleObject430.bin"/><Relationship Id="rId964" Type="http://schemas.openxmlformats.org/officeDocument/2006/relationships/oleObject" Target="embeddings/oleObject545.bin"/><Relationship Id="rId1387" Type="http://schemas.openxmlformats.org/officeDocument/2006/relationships/image" Target="media/image593.wmf"/><Relationship Id="rId93" Type="http://schemas.openxmlformats.org/officeDocument/2006/relationships/oleObject" Target="embeddings/oleObject59.bin"/><Relationship Id="rId617" Type="http://schemas.openxmlformats.org/officeDocument/2006/relationships/image" Target="media/image258.wmf"/><Relationship Id="rId824" Type="http://schemas.openxmlformats.org/officeDocument/2006/relationships/oleObject" Target="embeddings/oleObject474.bin"/><Relationship Id="rId1247" Type="http://schemas.openxmlformats.org/officeDocument/2006/relationships/oleObject" Target="embeddings/oleObject703.bin"/><Relationship Id="rId1454" Type="http://schemas.openxmlformats.org/officeDocument/2006/relationships/image" Target="media/image623.wmf"/><Relationship Id="rId1107" Type="http://schemas.openxmlformats.org/officeDocument/2006/relationships/oleObject" Target="embeddings/oleObject622.bin"/><Relationship Id="rId1314" Type="http://schemas.openxmlformats.org/officeDocument/2006/relationships/image" Target="media/image557.wmf"/><Relationship Id="rId1521" Type="http://schemas.openxmlformats.org/officeDocument/2006/relationships/oleObject" Target="embeddings/oleObject872.bin"/><Relationship Id="rId20" Type="http://schemas.openxmlformats.org/officeDocument/2006/relationships/oleObject" Target="embeddings/oleObject7.bin"/><Relationship Id="rId267" Type="http://schemas.openxmlformats.org/officeDocument/2006/relationships/image" Target="media/image91.wmf"/><Relationship Id="rId474" Type="http://schemas.openxmlformats.org/officeDocument/2006/relationships/oleObject" Target="embeddings/oleObject281.bin"/><Relationship Id="rId127" Type="http://schemas.openxmlformats.org/officeDocument/2006/relationships/oleObject" Target="embeddings/oleObject85.bin"/><Relationship Id="rId681" Type="http://schemas.openxmlformats.org/officeDocument/2006/relationships/image" Target="media/image288.wmf"/><Relationship Id="rId779" Type="http://schemas.openxmlformats.org/officeDocument/2006/relationships/oleObject" Target="embeddings/oleObject451.bin"/><Relationship Id="rId986" Type="http://schemas.openxmlformats.org/officeDocument/2006/relationships/image" Target="media/image420.wmf"/><Relationship Id="rId334" Type="http://schemas.openxmlformats.org/officeDocument/2006/relationships/image" Target="media/image118.wmf"/><Relationship Id="rId541" Type="http://schemas.openxmlformats.org/officeDocument/2006/relationships/image" Target="media/image221.wmf"/><Relationship Id="rId639" Type="http://schemas.openxmlformats.org/officeDocument/2006/relationships/oleObject" Target="embeddings/oleObject365.bin"/><Relationship Id="rId1171" Type="http://schemas.openxmlformats.org/officeDocument/2006/relationships/image" Target="media/image507.wmf"/><Relationship Id="rId1269" Type="http://schemas.openxmlformats.org/officeDocument/2006/relationships/oleObject" Target="embeddings/oleObject724.bin"/><Relationship Id="rId1476" Type="http://schemas.openxmlformats.org/officeDocument/2006/relationships/oleObject" Target="embeddings/oleObject839.bin"/><Relationship Id="rId401" Type="http://schemas.openxmlformats.org/officeDocument/2006/relationships/image" Target="media/image151.wmf"/><Relationship Id="rId846" Type="http://schemas.openxmlformats.org/officeDocument/2006/relationships/oleObject" Target="embeddings/oleObject486.bin"/><Relationship Id="rId1031" Type="http://schemas.openxmlformats.org/officeDocument/2006/relationships/image" Target="media/image442.wmf"/><Relationship Id="rId1129" Type="http://schemas.openxmlformats.org/officeDocument/2006/relationships/oleObject" Target="embeddings/oleObject634.bin"/><Relationship Id="rId706" Type="http://schemas.openxmlformats.org/officeDocument/2006/relationships/oleObject" Target="embeddings/oleObject402.bin"/><Relationship Id="rId913" Type="http://schemas.openxmlformats.org/officeDocument/2006/relationships/image" Target="media/image388.wmf"/><Relationship Id="rId1336" Type="http://schemas.openxmlformats.org/officeDocument/2006/relationships/oleObject" Target="embeddings/oleObject763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601.wmf"/><Relationship Id="rId191" Type="http://schemas.openxmlformats.org/officeDocument/2006/relationships/oleObject" Target="embeddings/oleObject127.bin"/><Relationship Id="rId289" Type="http://schemas.openxmlformats.org/officeDocument/2006/relationships/image" Target="media/image102.wmf"/><Relationship Id="rId496" Type="http://schemas.openxmlformats.org/officeDocument/2006/relationships/oleObject" Target="embeddings/oleObject292.bin"/><Relationship Id="rId149" Type="http://schemas.openxmlformats.org/officeDocument/2006/relationships/oleObject" Target="embeddings/oleObject105.bin"/><Relationship Id="rId356" Type="http://schemas.openxmlformats.org/officeDocument/2006/relationships/image" Target="media/image129.wmf"/><Relationship Id="rId563" Type="http://schemas.openxmlformats.org/officeDocument/2006/relationships/image" Target="media/image232.wmf"/><Relationship Id="rId770" Type="http://schemas.openxmlformats.org/officeDocument/2006/relationships/oleObject" Target="embeddings/oleObject443.bin"/><Relationship Id="rId1193" Type="http://schemas.openxmlformats.org/officeDocument/2006/relationships/image" Target="media/image518.wmf"/><Relationship Id="rId216" Type="http://schemas.openxmlformats.org/officeDocument/2006/relationships/image" Target="media/image71.wmf"/><Relationship Id="rId423" Type="http://schemas.openxmlformats.org/officeDocument/2006/relationships/image" Target="media/image162.wmf"/><Relationship Id="rId868" Type="http://schemas.openxmlformats.org/officeDocument/2006/relationships/oleObject" Target="embeddings/oleObject497.bin"/><Relationship Id="rId1053" Type="http://schemas.openxmlformats.org/officeDocument/2006/relationships/image" Target="media/image453.wmf"/><Relationship Id="rId1260" Type="http://schemas.openxmlformats.org/officeDocument/2006/relationships/oleObject" Target="embeddings/oleObject716.bin"/><Relationship Id="rId1498" Type="http://schemas.openxmlformats.org/officeDocument/2006/relationships/image" Target="media/image632.wmf"/><Relationship Id="rId630" Type="http://schemas.openxmlformats.org/officeDocument/2006/relationships/image" Target="media/image264.wmf"/><Relationship Id="rId728" Type="http://schemas.openxmlformats.org/officeDocument/2006/relationships/oleObject" Target="embeddings/oleObject413.bin"/><Relationship Id="rId935" Type="http://schemas.openxmlformats.org/officeDocument/2006/relationships/image" Target="media/image399.wmf"/><Relationship Id="rId1358" Type="http://schemas.openxmlformats.org/officeDocument/2006/relationships/oleObject" Target="embeddings/oleObject774.bin"/><Relationship Id="rId64" Type="http://schemas.openxmlformats.org/officeDocument/2006/relationships/oleObject" Target="embeddings/oleObject30.bin"/><Relationship Id="rId1120" Type="http://schemas.openxmlformats.org/officeDocument/2006/relationships/image" Target="media/image485.wmf"/><Relationship Id="rId1218" Type="http://schemas.openxmlformats.org/officeDocument/2006/relationships/image" Target="media/image530.wmf"/><Relationship Id="rId1425" Type="http://schemas.openxmlformats.org/officeDocument/2006/relationships/oleObject" Target="embeddings/oleObject811.bin"/><Relationship Id="rId280" Type="http://schemas.openxmlformats.org/officeDocument/2006/relationships/oleObject" Target="embeddings/oleObject177.bin"/><Relationship Id="rId140" Type="http://schemas.openxmlformats.org/officeDocument/2006/relationships/oleObject" Target="embeddings/oleObject97.bin"/><Relationship Id="rId378" Type="http://schemas.openxmlformats.org/officeDocument/2006/relationships/image" Target="media/image140.wmf"/><Relationship Id="rId585" Type="http://schemas.openxmlformats.org/officeDocument/2006/relationships/oleObject" Target="embeddings/oleObject337.bin"/><Relationship Id="rId792" Type="http://schemas.openxmlformats.org/officeDocument/2006/relationships/image" Target="media/image329.wmf"/><Relationship Id="rId6" Type="http://schemas.openxmlformats.org/officeDocument/2006/relationships/endnotes" Target="endnotes.xml"/><Relationship Id="rId238" Type="http://schemas.openxmlformats.org/officeDocument/2006/relationships/oleObject" Target="embeddings/oleObject153.bin"/><Relationship Id="rId445" Type="http://schemas.openxmlformats.org/officeDocument/2006/relationships/image" Target="media/image173.wmf"/><Relationship Id="rId652" Type="http://schemas.openxmlformats.org/officeDocument/2006/relationships/image" Target="media/image275.wmf"/><Relationship Id="rId1075" Type="http://schemas.openxmlformats.org/officeDocument/2006/relationships/image" Target="media/image464.wmf"/><Relationship Id="rId1282" Type="http://schemas.openxmlformats.org/officeDocument/2006/relationships/image" Target="media/image546.wmf"/><Relationship Id="rId305" Type="http://schemas.openxmlformats.org/officeDocument/2006/relationships/image" Target="media/image107.wmf"/><Relationship Id="rId512" Type="http://schemas.openxmlformats.org/officeDocument/2006/relationships/oleObject" Target="embeddings/oleObject300.bin"/><Relationship Id="rId957" Type="http://schemas.openxmlformats.org/officeDocument/2006/relationships/image" Target="media/image410.wmf"/><Relationship Id="rId1142" Type="http://schemas.openxmlformats.org/officeDocument/2006/relationships/oleObject" Target="embeddings/oleObject643.bin"/><Relationship Id="rId86" Type="http://schemas.openxmlformats.org/officeDocument/2006/relationships/oleObject" Target="embeddings/oleObject52.bin"/><Relationship Id="rId817" Type="http://schemas.openxmlformats.org/officeDocument/2006/relationships/image" Target="media/image341.wmf"/><Relationship Id="rId1002" Type="http://schemas.openxmlformats.org/officeDocument/2006/relationships/image" Target="media/image428.wmf"/><Relationship Id="rId1447" Type="http://schemas.openxmlformats.org/officeDocument/2006/relationships/oleObject" Target="embeddings/oleObject822.bin"/><Relationship Id="rId1307" Type="http://schemas.openxmlformats.org/officeDocument/2006/relationships/image" Target="media/image554.wmf"/><Relationship Id="rId1514" Type="http://schemas.openxmlformats.org/officeDocument/2006/relationships/image" Target="media/image640.wmf"/><Relationship Id="rId13" Type="http://schemas.openxmlformats.org/officeDocument/2006/relationships/oleObject" Target="embeddings/oleObject3.bin"/><Relationship Id="rId162" Type="http://schemas.openxmlformats.org/officeDocument/2006/relationships/image" Target="media/image44.wmf"/><Relationship Id="rId467" Type="http://schemas.openxmlformats.org/officeDocument/2006/relationships/image" Target="media/image184.wmf"/><Relationship Id="rId1097" Type="http://schemas.openxmlformats.org/officeDocument/2006/relationships/image" Target="media/image475.wmf"/><Relationship Id="rId674" Type="http://schemas.openxmlformats.org/officeDocument/2006/relationships/image" Target="media/image286.wmf"/><Relationship Id="rId881" Type="http://schemas.openxmlformats.org/officeDocument/2006/relationships/image" Target="media/image372.wmf"/><Relationship Id="rId979" Type="http://schemas.openxmlformats.org/officeDocument/2006/relationships/oleObject" Target="embeddings/oleObject557.bin"/><Relationship Id="rId327" Type="http://schemas.openxmlformats.org/officeDocument/2006/relationships/oleObject" Target="embeddings/oleObject207.bin"/><Relationship Id="rId534" Type="http://schemas.openxmlformats.org/officeDocument/2006/relationships/oleObject" Target="embeddings/oleObject311.bin"/><Relationship Id="rId741" Type="http://schemas.openxmlformats.org/officeDocument/2006/relationships/image" Target="media/image316.wmf"/><Relationship Id="rId839" Type="http://schemas.openxmlformats.org/officeDocument/2006/relationships/oleObject" Target="embeddings/oleObject482.bin"/><Relationship Id="rId1164" Type="http://schemas.openxmlformats.org/officeDocument/2006/relationships/oleObject" Target="embeddings/oleObject655.bin"/><Relationship Id="rId1371" Type="http://schemas.openxmlformats.org/officeDocument/2006/relationships/image" Target="media/image585.wmf"/><Relationship Id="rId1469" Type="http://schemas.openxmlformats.org/officeDocument/2006/relationships/oleObject" Target="embeddings/oleObject833.bin"/><Relationship Id="rId601" Type="http://schemas.openxmlformats.org/officeDocument/2006/relationships/oleObject" Target="embeddings/oleObject345.bin"/><Relationship Id="rId1024" Type="http://schemas.openxmlformats.org/officeDocument/2006/relationships/image" Target="media/image439.wmf"/><Relationship Id="rId1231" Type="http://schemas.openxmlformats.org/officeDocument/2006/relationships/oleObject" Target="embeddings/oleObject689.bin"/><Relationship Id="rId906" Type="http://schemas.openxmlformats.org/officeDocument/2006/relationships/oleObject" Target="embeddings/oleObject516.bin"/><Relationship Id="rId1329" Type="http://schemas.openxmlformats.org/officeDocument/2006/relationships/image" Target="media/image564.wmf"/><Relationship Id="rId1536" Type="http://schemas.openxmlformats.org/officeDocument/2006/relationships/fontTable" Target="fontTable.xml"/><Relationship Id="rId35" Type="http://schemas.openxmlformats.org/officeDocument/2006/relationships/image" Target="media/image14.wmf"/><Relationship Id="rId184" Type="http://schemas.openxmlformats.org/officeDocument/2006/relationships/image" Target="media/image55.wmf"/><Relationship Id="rId391" Type="http://schemas.openxmlformats.org/officeDocument/2006/relationships/image" Target="media/image146.wmf"/><Relationship Id="rId251" Type="http://schemas.openxmlformats.org/officeDocument/2006/relationships/image" Target="media/image86.wmf"/><Relationship Id="rId489" Type="http://schemas.openxmlformats.org/officeDocument/2006/relationships/image" Target="media/image195.wmf"/><Relationship Id="rId696" Type="http://schemas.openxmlformats.org/officeDocument/2006/relationships/oleObject" Target="embeddings/oleObject397.bin"/><Relationship Id="rId349" Type="http://schemas.openxmlformats.org/officeDocument/2006/relationships/oleObject" Target="embeddings/oleObject218.bin"/><Relationship Id="rId556" Type="http://schemas.openxmlformats.org/officeDocument/2006/relationships/oleObject" Target="embeddings/oleObject322.bin"/><Relationship Id="rId763" Type="http://schemas.openxmlformats.org/officeDocument/2006/relationships/oleObject" Target="embeddings/oleObject436.bin"/><Relationship Id="rId1186" Type="http://schemas.openxmlformats.org/officeDocument/2006/relationships/oleObject" Target="embeddings/oleObject666.bin"/><Relationship Id="rId1393" Type="http://schemas.openxmlformats.org/officeDocument/2006/relationships/image" Target="media/image596.wmf"/><Relationship Id="rId111" Type="http://schemas.openxmlformats.org/officeDocument/2006/relationships/oleObject" Target="embeddings/oleObject71.bin"/><Relationship Id="rId209" Type="http://schemas.openxmlformats.org/officeDocument/2006/relationships/oleObject" Target="embeddings/oleObject136.bin"/><Relationship Id="rId416" Type="http://schemas.openxmlformats.org/officeDocument/2006/relationships/oleObject" Target="embeddings/oleObject252.bin"/><Relationship Id="rId970" Type="http://schemas.openxmlformats.org/officeDocument/2006/relationships/image" Target="media/image416.wmf"/><Relationship Id="rId1046" Type="http://schemas.openxmlformats.org/officeDocument/2006/relationships/oleObject" Target="embeddings/oleObject591.bin"/><Relationship Id="rId1253" Type="http://schemas.openxmlformats.org/officeDocument/2006/relationships/oleObject" Target="embeddings/oleObject709.bin"/><Relationship Id="rId623" Type="http://schemas.openxmlformats.org/officeDocument/2006/relationships/image" Target="media/image261.wmf"/><Relationship Id="rId830" Type="http://schemas.openxmlformats.org/officeDocument/2006/relationships/oleObject" Target="embeddings/oleObject477.bin"/><Relationship Id="rId928" Type="http://schemas.openxmlformats.org/officeDocument/2006/relationships/oleObject" Target="embeddings/oleObject527.bin"/><Relationship Id="rId1460" Type="http://schemas.openxmlformats.org/officeDocument/2006/relationships/image" Target="media/image626.wmf"/><Relationship Id="rId57" Type="http://schemas.openxmlformats.org/officeDocument/2006/relationships/image" Target="media/image25.wmf"/><Relationship Id="rId1113" Type="http://schemas.openxmlformats.org/officeDocument/2006/relationships/oleObject" Target="embeddings/oleObject626.bin"/><Relationship Id="rId1320" Type="http://schemas.openxmlformats.org/officeDocument/2006/relationships/oleObject" Target="embeddings/oleObject755.bin"/><Relationship Id="rId1418" Type="http://schemas.openxmlformats.org/officeDocument/2006/relationships/oleObject" Target="embeddings/oleObject807.bin"/><Relationship Id="rId273" Type="http://schemas.openxmlformats.org/officeDocument/2006/relationships/image" Target="media/image94.wmf"/><Relationship Id="rId480" Type="http://schemas.openxmlformats.org/officeDocument/2006/relationships/oleObject" Target="embeddings/oleObject284.bin"/><Relationship Id="rId133" Type="http://schemas.openxmlformats.org/officeDocument/2006/relationships/image" Target="media/image37.wmf"/><Relationship Id="rId340" Type="http://schemas.openxmlformats.org/officeDocument/2006/relationships/image" Target="media/image121.wmf"/><Relationship Id="rId578" Type="http://schemas.openxmlformats.org/officeDocument/2006/relationships/oleObject" Target="embeddings/oleObject333.bin"/><Relationship Id="rId785" Type="http://schemas.openxmlformats.org/officeDocument/2006/relationships/oleObject" Target="embeddings/oleObject454.bin"/><Relationship Id="rId992" Type="http://schemas.openxmlformats.org/officeDocument/2006/relationships/image" Target="media/image423.wmf"/><Relationship Id="rId200" Type="http://schemas.openxmlformats.org/officeDocument/2006/relationships/image" Target="media/image63.wmf"/><Relationship Id="rId438" Type="http://schemas.openxmlformats.org/officeDocument/2006/relationships/oleObject" Target="embeddings/oleObject263.bin"/><Relationship Id="rId645" Type="http://schemas.openxmlformats.org/officeDocument/2006/relationships/oleObject" Target="embeddings/oleObject368.bin"/><Relationship Id="rId852" Type="http://schemas.openxmlformats.org/officeDocument/2006/relationships/oleObject" Target="embeddings/oleObject489.bin"/><Relationship Id="rId1068" Type="http://schemas.openxmlformats.org/officeDocument/2006/relationships/oleObject" Target="embeddings/oleObject602.bin"/><Relationship Id="rId1275" Type="http://schemas.openxmlformats.org/officeDocument/2006/relationships/oleObject" Target="embeddings/oleObject727.bin"/><Relationship Id="rId1482" Type="http://schemas.openxmlformats.org/officeDocument/2006/relationships/oleObject" Target="embeddings/oleObject845.bin"/><Relationship Id="rId505" Type="http://schemas.openxmlformats.org/officeDocument/2006/relationships/image" Target="media/image203.wmf"/><Relationship Id="rId712" Type="http://schemas.openxmlformats.org/officeDocument/2006/relationships/oleObject" Target="embeddings/oleObject405.bin"/><Relationship Id="rId1135" Type="http://schemas.openxmlformats.org/officeDocument/2006/relationships/image" Target="media/image492.wmf"/><Relationship Id="rId1342" Type="http://schemas.openxmlformats.org/officeDocument/2006/relationships/oleObject" Target="embeddings/oleObject766.bin"/><Relationship Id="rId79" Type="http://schemas.openxmlformats.org/officeDocument/2006/relationships/oleObject" Target="embeddings/oleObject45.bin"/><Relationship Id="rId1202" Type="http://schemas.openxmlformats.org/officeDocument/2006/relationships/oleObject" Target="embeddings/oleObject674.bin"/><Relationship Id="rId1507" Type="http://schemas.openxmlformats.org/officeDocument/2006/relationships/oleObject" Target="embeddings/oleObject865.bin"/><Relationship Id="rId295" Type="http://schemas.openxmlformats.org/officeDocument/2006/relationships/oleObject" Target="embeddings/oleObject185.bin"/><Relationship Id="rId155" Type="http://schemas.openxmlformats.org/officeDocument/2006/relationships/oleObject" Target="embeddings/oleObject109.bin"/><Relationship Id="rId362" Type="http://schemas.openxmlformats.org/officeDocument/2006/relationships/image" Target="media/image132.wmf"/><Relationship Id="rId1297" Type="http://schemas.openxmlformats.org/officeDocument/2006/relationships/image" Target="media/image549.wmf"/><Relationship Id="rId222" Type="http://schemas.openxmlformats.org/officeDocument/2006/relationships/image" Target="media/image74.wmf"/><Relationship Id="rId667" Type="http://schemas.openxmlformats.org/officeDocument/2006/relationships/oleObject" Target="embeddings/oleObject379.bin"/><Relationship Id="rId874" Type="http://schemas.openxmlformats.org/officeDocument/2006/relationships/oleObject" Target="embeddings/oleObject500.bin"/><Relationship Id="rId527" Type="http://schemas.openxmlformats.org/officeDocument/2006/relationships/image" Target="media/image214.wmf"/><Relationship Id="rId734" Type="http://schemas.openxmlformats.org/officeDocument/2006/relationships/oleObject" Target="embeddings/oleObject416.bin"/><Relationship Id="rId941" Type="http://schemas.openxmlformats.org/officeDocument/2006/relationships/image" Target="media/image402.wmf"/><Relationship Id="rId1157" Type="http://schemas.openxmlformats.org/officeDocument/2006/relationships/image" Target="media/image500.wmf"/><Relationship Id="rId1364" Type="http://schemas.openxmlformats.org/officeDocument/2006/relationships/oleObject" Target="embeddings/oleObject777.bin"/><Relationship Id="rId70" Type="http://schemas.openxmlformats.org/officeDocument/2006/relationships/oleObject" Target="embeddings/oleObject36.bin"/><Relationship Id="rId801" Type="http://schemas.openxmlformats.org/officeDocument/2006/relationships/oleObject" Target="embeddings/oleObject462.bin"/><Relationship Id="rId1017" Type="http://schemas.openxmlformats.org/officeDocument/2006/relationships/oleObject" Target="embeddings/oleObject576.bin"/><Relationship Id="rId1224" Type="http://schemas.openxmlformats.org/officeDocument/2006/relationships/image" Target="media/image533.wmf"/><Relationship Id="rId1431" Type="http://schemas.openxmlformats.org/officeDocument/2006/relationships/oleObject" Target="embeddings/oleObject814.bin"/><Relationship Id="rId1529" Type="http://schemas.openxmlformats.org/officeDocument/2006/relationships/oleObject" Target="embeddings/oleObject876.bin"/><Relationship Id="rId28" Type="http://schemas.openxmlformats.org/officeDocument/2006/relationships/oleObject" Target="embeddings/oleObject12.bin"/><Relationship Id="rId177" Type="http://schemas.openxmlformats.org/officeDocument/2006/relationships/oleObject" Target="embeddings/oleObject120.bin"/><Relationship Id="rId384" Type="http://schemas.openxmlformats.org/officeDocument/2006/relationships/image" Target="media/image142.wmf"/><Relationship Id="rId591" Type="http://schemas.openxmlformats.org/officeDocument/2006/relationships/oleObject" Target="embeddings/oleObject340.bin"/><Relationship Id="rId244" Type="http://schemas.openxmlformats.org/officeDocument/2006/relationships/oleObject" Target="embeddings/oleObject156.bin"/><Relationship Id="rId689" Type="http://schemas.openxmlformats.org/officeDocument/2006/relationships/image" Target="media/image290.wmf"/><Relationship Id="rId896" Type="http://schemas.openxmlformats.org/officeDocument/2006/relationships/oleObject" Target="embeddings/oleObject511.bin"/><Relationship Id="rId1081" Type="http://schemas.openxmlformats.org/officeDocument/2006/relationships/image" Target="media/image467.wmf"/><Relationship Id="rId451" Type="http://schemas.openxmlformats.org/officeDocument/2006/relationships/image" Target="media/image176.wmf"/><Relationship Id="rId549" Type="http://schemas.openxmlformats.org/officeDocument/2006/relationships/image" Target="media/image225.wmf"/><Relationship Id="rId756" Type="http://schemas.openxmlformats.org/officeDocument/2006/relationships/oleObject" Target="embeddings/oleObject429.bin"/><Relationship Id="rId1179" Type="http://schemas.openxmlformats.org/officeDocument/2006/relationships/image" Target="media/image511.wmf"/><Relationship Id="rId1386" Type="http://schemas.openxmlformats.org/officeDocument/2006/relationships/oleObject" Target="embeddings/oleObject788.bin"/><Relationship Id="rId104" Type="http://schemas.openxmlformats.org/officeDocument/2006/relationships/image" Target="media/image32.wmf"/><Relationship Id="rId311" Type="http://schemas.openxmlformats.org/officeDocument/2006/relationships/oleObject" Target="embeddings/oleObject196.bin"/><Relationship Id="rId409" Type="http://schemas.openxmlformats.org/officeDocument/2006/relationships/image" Target="media/image155.wmf"/><Relationship Id="rId963" Type="http://schemas.openxmlformats.org/officeDocument/2006/relationships/image" Target="media/image413.wmf"/><Relationship Id="rId1039" Type="http://schemas.openxmlformats.org/officeDocument/2006/relationships/image" Target="media/image446.wmf"/><Relationship Id="rId1246" Type="http://schemas.openxmlformats.org/officeDocument/2006/relationships/oleObject" Target="embeddings/oleObject702.bin"/><Relationship Id="rId92" Type="http://schemas.openxmlformats.org/officeDocument/2006/relationships/oleObject" Target="embeddings/oleObject58.bin"/><Relationship Id="rId616" Type="http://schemas.openxmlformats.org/officeDocument/2006/relationships/oleObject" Target="embeddings/oleObject353.bin"/><Relationship Id="rId823" Type="http://schemas.openxmlformats.org/officeDocument/2006/relationships/image" Target="media/image344.wmf"/><Relationship Id="rId1453" Type="http://schemas.openxmlformats.org/officeDocument/2006/relationships/oleObject" Target="embeddings/oleObject825.bin"/><Relationship Id="rId1106" Type="http://schemas.openxmlformats.org/officeDocument/2006/relationships/image" Target="media/image479.wmf"/><Relationship Id="rId1313" Type="http://schemas.openxmlformats.org/officeDocument/2006/relationships/oleObject" Target="embeddings/oleObject751.bin"/><Relationship Id="rId1520" Type="http://schemas.openxmlformats.org/officeDocument/2006/relationships/image" Target="media/image643.wmf"/><Relationship Id="rId199" Type="http://schemas.openxmlformats.org/officeDocument/2006/relationships/oleObject" Target="embeddings/oleObject131.bin"/><Relationship Id="rId266" Type="http://schemas.openxmlformats.org/officeDocument/2006/relationships/oleObject" Target="embeddings/oleObject170.bin"/><Relationship Id="rId473" Type="http://schemas.openxmlformats.org/officeDocument/2006/relationships/image" Target="media/image187.wmf"/><Relationship Id="rId680" Type="http://schemas.openxmlformats.org/officeDocument/2006/relationships/oleObject" Target="embeddings/oleObject387.bin"/><Relationship Id="rId126" Type="http://schemas.openxmlformats.org/officeDocument/2006/relationships/oleObject" Target="embeddings/oleObject84.bin"/><Relationship Id="rId333" Type="http://schemas.openxmlformats.org/officeDocument/2006/relationships/oleObject" Target="embeddings/oleObject210.bin"/><Relationship Id="rId540" Type="http://schemas.openxmlformats.org/officeDocument/2006/relationships/oleObject" Target="embeddings/oleObject314.bin"/><Relationship Id="rId778" Type="http://schemas.openxmlformats.org/officeDocument/2006/relationships/image" Target="media/image322.wmf"/><Relationship Id="rId985" Type="http://schemas.openxmlformats.org/officeDocument/2006/relationships/oleObject" Target="embeddings/oleObject560.bin"/><Relationship Id="rId1170" Type="http://schemas.openxmlformats.org/officeDocument/2006/relationships/oleObject" Target="embeddings/oleObject658.bin"/><Relationship Id="rId638" Type="http://schemas.openxmlformats.org/officeDocument/2006/relationships/image" Target="media/image268.wmf"/><Relationship Id="rId845" Type="http://schemas.openxmlformats.org/officeDocument/2006/relationships/image" Target="media/image354.wmf"/><Relationship Id="rId1030" Type="http://schemas.openxmlformats.org/officeDocument/2006/relationships/oleObject" Target="embeddings/oleObject583.bin"/><Relationship Id="rId1268" Type="http://schemas.openxmlformats.org/officeDocument/2006/relationships/image" Target="media/image539.wmf"/><Relationship Id="rId1475" Type="http://schemas.openxmlformats.org/officeDocument/2006/relationships/oleObject" Target="embeddings/oleObject838.bin"/><Relationship Id="rId400" Type="http://schemas.openxmlformats.org/officeDocument/2006/relationships/oleObject" Target="embeddings/oleObject244.bin"/><Relationship Id="rId705" Type="http://schemas.openxmlformats.org/officeDocument/2006/relationships/image" Target="media/image298.wmf"/><Relationship Id="rId1128" Type="http://schemas.openxmlformats.org/officeDocument/2006/relationships/image" Target="media/image489.wmf"/><Relationship Id="rId1335" Type="http://schemas.openxmlformats.org/officeDocument/2006/relationships/image" Target="media/image567.wmf"/><Relationship Id="rId912" Type="http://schemas.openxmlformats.org/officeDocument/2006/relationships/oleObject" Target="embeddings/oleObject519.bin"/><Relationship Id="rId41" Type="http://schemas.openxmlformats.org/officeDocument/2006/relationships/image" Target="media/image17.wmf"/><Relationship Id="rId1402" Type="http://schemas.openxmlformats.org/officeDocument/2006/relationships/oleObject" Target="embeddings/oleObject796.bin"/><Relationship Id="rId190" Type="http://schemas.openxmlformats.org/officeDocument/2006/relationships/image" Target="media/image58.wmf"/><Relationship Id="rId288" Type="http://schemas.openxmlformats.org/officeDocument/2006/relationships/oleObject" Target="embeddings/oleObject181.bin"/><Relationship Id="rId495" Type="http://schemas.openxmlformats.org/officeDocument/2006/relationships/image" Target="media/image198.wmf"/><Relationship Id="rId148" Type="http://schemas.openxmlformats.org/officeDocument/2006/relationships/oleObject" Target="embeddings/oleObject104.bin"/><Relationship Id="rId355" Type="http://schemas.openxmlformats.org/officeDocument/2006/relationships/oleObject" Target="embeddings/oleObject221.bin"/><Relationship Id="rId562" Type="http://schemas.openxmlformats.org/officeDocument/2006/relationships/oleObject" Target="embeddings/oleObject325.bin"/><Relationship Id="rId1192" Type="http://schemas.openxmlformats.org/officeDocument/2006/relationships/oleObject" Target="embeddings/oleObject669.bin"/><Relationship Id="rId215" Type="http://schemas.openxmlformats.org/officeDocument/2006/relationships/oleObject" Target="embeddings/oleObject139.bin"/><Relationship Id="rId422" Type="http://schemas.openxmlformats.org/officeDocument/2006/relationships/oleObject" Target="embeddings/oleObject255.bin"/><Relationship Id="rId867" Type="http://schemas.openxmlformats.org/officeDocument/2006/relationships/image" Target="media/image365.wmf"/><Relationship Id="rId1052" Type="http://schemas.openxmlformats.org/officeDocument/2006/relationships/oleObject" Target="embeddings/oleObject594.bin"/><Relationship Id="rId1497" Type="http://schemas.openxmlformats.org/officeDocument/2006/relationships/oleObject" Target="embeddings/oleObject860.bin"/><Relationship Id="rId727" Type="http://schemas.openxmlformats.org/officeDocument/2006/relationships/image" Target="media/image309.wmf"/><Relationship Id="rId934" Type="http://schemas.openxmlformats.org/officeDocument/2006/relationships/oleObject" Target="embeddings/oleObject530.bin"/><Relationship Id="rId1357" Type="http://schemas.openxmlformats.org/officeDocument/2006/relationships/image" Target="media/image578.wmf"/><Relationship Id="rId63" Type="http://schemas.openxmlformats.org/officeDocument/2006/relationships/image" Target="media/image28.wmf"/><Relationship Id="rId159" Type="http://schemas.openxmlformats.org/officeDocument/2006/relationships/oleObject" Target="embeddings/oleObject111.bin"/><Relationship Id="rId366" Type="http://schemas.openxmlformats.org/officeDocument/2006/relationships/image" Target="media/image134.wmf"/><Relationship Id="rId573" Type="http://schemas.openxmlformats.org/officeDocument/2006/relationships/image" Target="media/image237.wmf"/><Relationship Id="rId780" Type="http://schemas.openxmlformats.org/officeDocument/2006/relationships/image" Target="media/image323.wmf"/><Relationship Id="rId1217" Type="http://schemas.openxmlformats.org/officeDocument/2006/relationships/oleObject" Target="embeddings/oleObject682.bin"/><Relationship Id="rId1424" Type="http://schemas.openxmlformats.org/officeDocument/2006/relationships/image" Target="media/image608.wmf"/><Relationship Id="rId226" Type="http://schemas.openxmlformats.org/officeDocument/2006/relationships/image" Target="media/image76.wmf"/><Relationship Id="rId433" Type="http://schemas.openxmlformats.org/officeDocument/2006/relationships/image" Target="media/image167.wmf"/><Relationship Id="rId878" Type="http://schemas.openxmlformats.org/officeDocument/2006/relationships/oleObject" Target="embeddings/oleObject502.bin"/><Relationship Id="rId1063" Type="http://schemas.openxmlformats.org/officeDocument/2006/relationships/image" Target="media/image458.wmf"/><Relationship Id="rId1270" Type="http://schemas.openxmlformats.org/officeDocument/2006/relationships/image" Target="media/image540.wmf"/><Relationship Id="rId640" Type="http://schemas.openxmlformats.org/officeDocument/2006/relationships/image" Target="media/image269.wmf"/><Relationship Id="rId738" Type="http://schemas.openxmlformats.org/officeDocument/2006/relationships/oleObject" Target="embeddings/oleObject418.bin"/><Relationship Id="rId945" Type="http://schemas.openxmlformats.org/officeDocument/2006/relationships/image" Target="media/image404.wmf"/><Relationship Id="rId1368" Type="http://schemas.openxmlformats.org/officeDocument/2006/relationships/oleObject" Target="embeddings/oleObject779.bin"/><Relationship Id="rId74" Type="http://schemas.openxmlformats.org/officeDocument/2006/relationships/oleObject" Target="embeddings/oleObject40.bin"/><Relationship Id="rId377" Type="http://schemas.openxmlformats.org/officeDocument/2006/relationships/oleObject" Target="embeddings/oleObject232.bin"/><Relationship Id="rId500" Type="http://schemas.openxmlformats.org/officeDocument/2006/relationships/oleObject" Target="embeddings/oleObject294.bin"/><Relationship Id="rId584" Type="http://schemas.openxmlformats.org/officeDocument/2006/relationships/oleObject" Target="embeddings/oleObject336.bin"/><Relationship Id="rId805" Type="http://schemas.openxmlformats.org/officeDocument/2006/relationships/oleObject" Target="embeddings/oleObject464.bin"/><Relationship Id="rId1130" Type="http://schemas.openxmlformats.org/officeDocument/2006/relationships/oleObject" Target="embeddings/oleObject635.bin"/><Relationship Id="rId1228" Type="http://schemas.openxmlformats.org/officeDocument/2006/relationships/image" Target="media/image535.wmf"/><Relationship Id="rId1435" Type="http://schemas.openxmlformats.org/officeDocument/2006/relationships/oleObject" Target="embeddings/oleObject816.bin"/><Relationship Id="rId5" Type="http://schemas.openxmlformats.org/officeDocument/2006/relationships/footnotes" Target="footnotes.xml"/><Relationship Id="rId237" Type="http://schemas.openxmlformats.org/officeDocument/2006/relationships/image" Target="media/image79.wmf"/><Relationship Id="rId791" Type="http://schemas.openxmlformats.org/officeDocument/2006/relationships/oleObject" Target="embeddings/oleObject457.bin"/><Relationship Id="rId889" Type="http://schemas.openxmlformats.org/officeDocument/2006/relationships/image" Target="media/image376.wmf"/><Relationship Id="rId1074" Type="http://schemas.openxmlformats.org/officeDocument/2006/relationships/oleObject" Target="embeddings/oleObject605.bin"/><Relationship Id="rId444" Type="http://schemas.openxmlformats.org/officeDocument/2006/relationships/oleObject" Target="embeddings/oleObject266.bin"/><Relationship Id="rId651" Type="http://schemas.openxmlformats.org/officeDocument/2006/relationships/oleObject" Target="embeddings/oleObject371.bin"/><Relationship Id="rId749" Type="http://schemas.openxmlformats.org/officeDocument/2006/relationships/image" Target="media/image320.wmf"/><Relationship Id="rId1281" Type="http://schemas.openxmlformats.org/officeDocument/2006/relationships/oleObject" Target="embeddings/oleObject730.bin"/><Relationship Id="rId1379" Type="http://schemas.openxmlformats.org/officeDocument/2006/relationships/image" Target="media/image589.wmf"/><Relationship Id="rId1502" Type="http://schemas.openxmlformats.org/officeDocument/2006/relationships/image" Target="media/image634.wmf"/><Relationship Id="rId290" Type="http://schemas.openxmlformats.org/officeDocument/2006/relationships/oleObject" Target="embeddings/oleObject182.bin"/><Relationship Id="rId304" Type="http://schemas.openxmlformats.org/officeDocument/2006/relationships/oleObject" Target="embeddings/oleObject192.bin"/><Relationship Id="rId388" Type="http://schemas.openxmlformats.org/officeDocument/2006/relationships/oleObject" Target="embeddings/oleObject238.bin"/><Relationship Id="rId511" Type="http://schemas.openxmlformats.org/officeDocument/2006/relationships/image" Target="media/image206.wmf"/><Relationship Id="rId609" Type="http://schemas.openxmlformats.org/officeDocument/2006/relationships/image" Target="media/image254.wmf"/><Relationship Id="rId956" Type="http://schemas.openxmlformats.org/officeDocument/2006/relationships/oleObject" Target="embeddings/oleObject541.bin"/><Relationship Id="rId1141" Type="http://schemas.openxmlformats.org/officeDocument/2006/relationships/oleObject" Target="embeddings/oleObject642.bin"/><Relationship Id="rId1239" Type="http://schemas.openxmlformats.org/officeDocument/2006/relationships/oleObject" Target="embeddings/oleObject695.bin"/><Relationship Id="rId85" Type="http://schemas.openxmlformats.org/officeDocument/2006/relationships/oleObject" Target="embeddings/oleObject51.bin"/><Relationship Id="rId150" Type="http://schemas.openxmlformats.org/officeDocument/2006/relationships/oleObject" Target="embeddings/oleObject106.bin"/><Relationship Id="rId595" Type="http://schemas.openxmlformats.org/officeDocument/2006/relationships/oleObject" Target="embeddings/oleObject342.bin"/><Relationship Id="rId816" Type="http://schemas.openxmlformats.org/officeDocument/2006/relationships/oleObject" Target="embeddings/oleObject470.bin"/><Relationship Id="rId1001" Type="http://schemas.openxmlformats.org/officeDocument/2006/relationships/oleObject" Target="embeddings/oleObject568.bin"/><Relationship Id="rId1446" Type="http://schemas.openxmlformats.org/officeDocument/2006/relationships/image" Target="media/image619.wmf"/><Relationship Id="rId248" Type="http://schemas.openxmlformats.org/officeDocument/2006/relationships/oleObject" Target="embeddings/oleObject158.bin"/><Relationship Id="rId455" Type="http://schemas.openxmlformats.org/officeDocument/2006/relationships/image" Target="media/image178.wmf"/><Relationship Id="rId662" Type="http://schemas.openxmlformats.org/officeDocument/2006/relationships/image" Target="media/image280.wmf"/><Relationship Id="rId1085" Type="http://schemas.openxmlformats.org/officeDocument/2006/relationships/image" Target="media/image469.wmf"/><Relationship Id="rId1292" Type="http://schemas.openxmlformats.org/officeDocument/2006/relationships/oleObject" Target="embeddings/oleObject739.bin"/><Relationship Id="rId1306" Type="http://schemas.openxmlformats.org/officeDocument/2006/relationships/oleObject" Target="embeddings/oleObject747.bin"/><Relationship Id="rId1513" Type="http://schemas.openxmlformats.org/officeDocument/2006/relationships/oleObject" Target="embeddings/oleObject868.bin"/><Relationship Id="rId12" Type="http://schemas.openxmlformats.org/officeDocument/2006/relationships/image" Target="media/image4.wmf"/><Relationship Id="rId108" Type="http://schemas.openxmlformats.org/officeDocument/2006/relationships/image" Target="media/image34.wmf"/><Relationship Id="rId315" Type="http://schemas.openxmlformats.org/officeDocument/2006/relationships/oleObject" Target="embeddings/oleObject198.bin"/><Relationship Id="rId522" Type="http://schemas.openxmlformats.org/officeDocument/2006/relationships/oleObject" Target="embeddings/oleObject305.bin"/><Relationship Id="rId967" Type="http://schemas.openxmlformats.org/officeDocument/2006/relationships/image" Target="media/image415.wmf"/><Relationship Id="rId1152" Type="http://schemas.openxmlformats.org/officeDocument/2006/relationships/image" Target="media/image498.wmf"/><Relationship Id="rId96" Type="http://schemas.openxmlformats.org/officeDocument/2006/relationships/oleObject" Target="embeddings/oleObject62.bin"/><Relationship Id="rId161" Type="http://schemas.openxmlformats.org/officeDocument/2006/relationships/oleObject" Target="embeddings/oleObject112.bin"/><Relationship Id="rId399" Type="http://schemas.openxmlformats.org/officeDocument/2006/relationships/image" Target="media/image150.wmf"/><Relationship Id="rId827" Type="http://schemas.openxmlformats.org/officeDocument/2006/relationships/image" Target="media/image346.wmf"/><Relationship Id="rId1012" Type="http://schemas.openxmlformats.org/officeDocument/2006/relationships/image" Target="media/image433.wmf"/><Relationship Id="rId1457" Type="http://schemas.openxmlformats.org/officeDocument/2006/relationships/oleObject" Target="embeddings/oleObject827.bin"/><Relationship Id="rId259" Type="http://schemas.openxmlformats.org/officeDocument/2006/relationships/oleObject" Target="embeddings/oleObject166.bin"/><Relationship Id="rId466" Type="http://schemas.openxmlformats.org/officeDocument/2006/relationships/oleObject" Target="embeddings/oleObject277.bin"/><Relationship Id="rId673" Type="http://schemas.openxmlformats.org/officeDocument/2006/relationships/oleObject" Target="embeddings/oleObject382.bin"/><Relationship Id="rId880" Type="http://schemas.openxmlformats.org/officeDocument/2006/relationships/oleObject" Target="embeddings/oleObject503.bin"/><Relationship Id="rId1096" Type="http://schemas.openxmlformats.org/officeDocument/2006/relationships/oleObject" Target="embeddings/oleObject616.bin"/><Relationship Id="rId1317" Type="http://schemas.openxmlformats.org/officeDocument/2006/relationships/oleObject" Target="embeddings/oleObject753.bin"/><Relationship Id="rId1524" Type="http://schemas.openxmlformats.org/officeDocument/2006/relationships/image" Target="media/image645.wmf"/><Relationship Id="rId23" Type="http://schemas.openxmlformats.org/officeDocument/2006/relationships/image" Target="media/image8.wmf"/><Relationship Id="rId119" Type="http://schemas.openxmlformats.org/officeDocument/2006/relationships/image" Target="media/image35.wmf"/><Relationship Id="rId326" Type="http://schemas.openxmlformats.org/officeDocument/2006/relationships/image" Target="media/image114.wmf"/><Relationship Id="rId533" Type="http://schemas.openxmlformats.org/officeDocument/2006/relationships/image" Target="media/image217.wmf"/><Relationship Id="rId978" Type="http://schemas.openxmlformats.org/officeDocument/2006/relationships/oleObject" Target="embeddings/oleObject556.bin"/><Relationship Id="rId1163" Type="http://schemas.openxmlformats.org/officeDocument/2006/relationships/image" Target="media/image503.wmf"/><Relationship Id="rId1370" Type="http://schemas.openxmlformats.org/officeDocument/2006/relationships/oleObject" Target="embeddings/oleObject780.bin"/><Relationship Id="rId740" Type="http://schemas.openxmlformats.org/officeDocument/2006/relationships/oleObject" Target="embeddings/oleObject419.bin"/><Relationship Id="rId838" Type="http://schemas.openxmlformats.org/officeDocument/2006/relationships/oleObject" Target="embeddings/oleObject481.bin"/><Relationship Id="rId1023" Type="http://schemas.openxmlformats.org/officeDocument/2006/relationships/oleObject" Target="embeddings/oleObject579.bin"/><Relationship Id="rId1468" Type="http://schemas.openxmlformats.org/officeDocument/2006/relationships/image" Target="media/image630.wmf"/><Relationship Id="rId172" Type="http://schemas.openxmlformats.org/officeDocument/2006/relationships/image" Target="media/image49.wmf"/><Relationship Id="rId477" Type="http://schemas.openxmlformats.org/officeDocument/2006/relationships/image" Target="media/image189.wmf"/><Relationship Id="rId600" Type="http://schemas.openxmlformats.org/officeDocument/2006/relationships/image" Target="media/image250.wmf"/><Relationship Id="rId684" Type="http://schemas.openxmlformats.org/officeDocument/2006/relationships/oleObject" Target="embeddings/oleObject390.bin"/><Relationship Id="rId1230" Type="http://schemas.openxmlformats.org/officeDocument/2006/relationships/image" Target="media/image536.wmf"/><Relationship Id="rId1328" Type="http://schemas.openxmlformats.org/officeDocument/2006/relationships/oleObject" Target="embeddings/oleObject759.bin"/><Relationship Id="rId1535" Type="http://schemas.openxmlformats.org/officeDocument/2006/relationships/footer" Target="footer1.xml"/><Relationship Id="rId337" Type="http://schemas.openxmlformats.org/officeDocument/2006/relationships/oleObject" Target="embeddings/oleObject212.bin"/><Relationship Id="rId891" Type="http://schemas.openxmlformats.org/officeDocument/2006/relationships/image" Target="media/image377.wmf"/><Relationship Id="rId905" Type="http://schemas.openxmlformats.org/officeDocument/2006/relationships/image" Target="media/image384.wmf"/><Relationship Id="rId989" Type="http://schemas.openxmlformats.org/officeDocument/2006/relationships/oleObject" Target="embeddings/oleObject562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316.bin"/><Relationship Id="rId751" Type="http://schemas.openxmlformats.org/officeDocument/2006/relationships/image" Target="media/image321.wmf"/><Relationship Id="rId849" Type="http://schemas.openxmlformats.org/officeDocument/2006/relationships/image" Target="media/image356.wmf"/><Relationship Id="rId1174" Type="http://schemas.openxmlformats.org/officeDocument/2006/relationships/oleObject" Target="embeddings/oleObject660.bin"/><Relationship Id="rId1381" Type="http://schemas.openxmlformats.org/officeDocument/2006/relationships/image" Target="media/image590.wmf"/><Relationship Id="rId1479" Type="http://schemas.openxmlformats.org/officeDocument/2006/relationships/oleObject" Target="embeddings/oleObject842.bin"/><Relationship Id="rId183" Type="http://schemas.openxmlformats.org/officeDocument/2006/relationships/oleObject" Target="embeddings/oleObject123.bin"/><Relationship Id="rId390" Type="http://schemas.openxmlformats.org/officeDocument/2006/relationships/oleObject" Target="embeddings/oleObject239.bin"/><Relationship Id="rId404" Type="http://schemas.openxmlformats.org/officeDocument/2006/relationships/oleObject" Target="embeddings/oleObject246.bin"/><Relationship Id="rId611" Type="http://schemas.openxmlformats.org/officeDocument/2006/relationships/image" Target="media/image255.wmf"/><Relationship Id="rId1034" Type="http://schemas.openxmlformats.org/officeDocument/2006/relationships/oleObject" Target="embeddings/oleObject585.bin"/><Relationship Id="rId1241" Type="http://schemas.openxmlformats.org/officeDocument/2006/relationships/oleObject" Target="embeddings/oleObject697.bin"/><Relationship Id="rId1339" Type="http://schemas.openxmlformats.org/officeDocument/2006/relationships/image" Target="media/image569.wmf"/><Relationship Id="rId250" Type="http://schemas.openxmlformats.org/officeDocument/2006/relationships/oleObject" Target="embeddings/oleObject159.bin"/><Relationship Id="rId488" Type="http://schemas.openxmlformats.org/officeDocument/2006/relationships/oleObject" Target="embeddings/oleObject288.bin"/><Relationship Id="rId695" Type="http://schemas.openxmlformats.org/officeDocument/2006/relationships/image" Target="media/image293.wmf"/><Relationship Id="rId709" Type="http://schemas.openxmlformats.org/officeDocument/2006/relationships/image" Target="media/image300.wmf"/><Relationship Id="rId916" Type="http://schemas.openxmlformats.org/officeDocument/2006/relationships/oleObject" Target="embeddings/oleObject521.bin"/><Relationship Id="rId1101" Type="http://schemas.openxmlformats.org/officeDocument/2006/relationships/image" Target="media/image477.wmf"/><Relationship Id="rId45" Type="http://schemas.openxmlformats.org/officeDocument/2006/relationships/image" Target="media/image19.wmf"/><Relationship Id="rId110" Type="http://schemas.openxmlformats.org/officeDocument/2006/relationships/oleObject" Target="embeddings/oleObject70.bin"/><Relationship Id="rId348" Type="http://schemas.openxmlformats.org/officeDocument/2006/relationships/image" Target="media/image125.wmf"/><Relationship Id="rId555" Type="http://schemas.openxmlformats.org/officeDocument/2006/relationships/image" Target="media/image228.wmf"/><Relationship Id="rId762" Type="http://schemas.openxmlformats.org/officeDocument/2006/relationships/oleObject" Target="embeddings/oleObject435.bin"/><Relationship Id="rId1185" Type="http://schemas.openxmlformats.org/officeDocument/2006/relationships/image" Target="media/image514.wmf"/><Relationship Id="rId1392" Type="http://schemas.openxmlformats.org/officeDocument/2006/relationships/oleObject" Target="embeddings/oleObject791.bin"/><Relationship Id="rId1406" Type="http://schemas.openxmlformats.org/officeDocument/2006/relationships/oleObject" Target="embeddings/oleObject798.bin"/><Relationship Id="rId194" Type="http://schemas.openxmlformats.org/officeDocument/2006/relationships/image" Target="media/image60.wmf"/><Relationship Id="rId208" Type="http://schemas.openxmlformats.org/officeDocument/2006/relationships/image" Target="media/image67.wmf"/><Relationship Id="rId415" Type="http://schemas.openxmlformats.org/officeDocument/2006/relationships/image" Target="media/image158.wmf"/><Relationship Id="rId622" Type="http://schemas.openxmlformats.org/officeDocument/2006/relationships/oleObject" Target="embeddings/oleObject356.bin"/><Relationship Id="rId1045" Type="http://schemas.openxmlformats.org/officeDocument/2006/relationships/image" Target="media/image449.wmf"/><Relationship Id="rId1252" Type="http://schemas.openxmlformats.org/officeDocument/2006/relationships/oleObject" Target="embeddings/oleObject708.bin"/><Relationship Id="rId261" Type="http://schemas.openxmlformats.org/officeDocument/2006/relationships/image" Target="media/image88.wmf"/><Relationship Id="rId499" Type="http://schemas.openxmlformats.org/officeDocument/2006/relationships/image" Target="media/image200.wmf"/><Relationship Id="rId927" Type="http://schemas.openxmlformats.org/officeDocument/2006/relationships/image" Target="media/image395.wmf"/><Relationship Id="rId1112" Type="http://schemas.openxmlformats.org/officeDocument/2006/relationships/image" Target="media/image481.wmf"/><Relationship Id="rId56" Type="http://schemas.openxmlformats.org/officeDocument/2006/relationships/oleObject" Target="embeddings/oleObject26.bin"/><Relationship Id="rId359" Type="http://schemas.openxmlformats.org/officeDocument/2006/relationships/oleObject" Target="embeddings/oleObject223.bin"/><Relationship Id="rId566" Type="http://schemas.openxmlformats.org/officeDocument/2006/relationships/oleObject" Target="embeddings/oleObject327.bin"/><Relationship Id="rId773" Type="http://schemas.openxmlformats.org/officeDocument/2006/relationships/oleObject" Target="embeddings/oleObject446.bin"/><Relationship Id="rId1196" Type="http://schemas.openxmlformats.org/officeDocument/2006/relationships/oleObject" Target="embeddings/oleObject671.bin"/><Relationship Id="rId1417" Type="http://schemas.openxmlformats.org/officeDocument/2006/relationships/oleObject" Target="embeddings/oleObject806.bin"/><Relationship Id="rId121" Type="http://schemas.openxmlformats.org/officeDocument/2006/relationships/image" Target="media/image36.wmf"/><Relationship Id="rId219" Type="http://schemas.openxmlformats.org/officeDocument/2006/relationships/oleObject" Target="embeddings/oleObject141.bin"/><Relationship Id="rId426" Type="http://schemas.openxmlformats.org/officeDocument/2006/relationships/oleObject" Target="embeddings/oleObject257.bin"/><Relationship Id="rId633" Type="http://schemas.openxmlformats.org/officeDocument/2006/relationships/oleObject" Target="embeddings/oleObject362.bin"/><Relationship Id="rId980" Type="http://schemas.openxmlformats.org/officeDocument/2006/relationships/image" Target="media/image417.wmf"/><Relationship Id="rId1056" Type="http://schemas.openxmlformats.org/officeDocument/2006/relationships/oleObject" Target="embeddings/oleObject596.bin"/><Relationship Id="rId1263" Type="http://schemas.openxmlformats.org/officeDocument/2006/relationships/oleObject" Target="embeddings/oleObject719.bin"/><Relationship Id="rId840" Type="http://schemas.openxmlformats.org/officeDocument/2006/relationships/oleObject" Target="embeddings/oleObject483.bin"/><Relationship Id="rId938" Type="http://schemas.openxmlformats.org/officeDocument/2006/relationships/oleObject" Target="embeddings/oleObject532.bin"/><Relationship Id="rId1470" Type="http://schemas.openxmlformats.org/officeDocument/2006/relationships/image" Target="media/image631.wmf"/><Relationship Id="rId67" Type="http://schemas.openxmlformats.org/officeDocument/2006/relationships/oleObject" Target="embeddings/oleObject33.bin"/><Relationship Id="rId272" Type="http://schemas.openxmlformats.org/officeDocument/2006/relationships/oleObject" Target="embeddings/oleObject173.bin"/><Relationship Id="rId577" Type="http://schemas.openxmlformats.org/officeDocument/2006/relationships/image" Target="media/image239.wmf"/><Relationship Id="rId700" Type="http://schemas.openxmlformats.org/officeDocument/2006/relationships/oleObject" Target="embeddings/oleObject399.bin"/><Relationship Id="rId1123" Type="http://schemas.openxmlformats.org/officeDocument/2006/relationships/oleObject" Target="embeddings/oleObject631.bin"/><Relationship Id="rId1330" Type="http://schemas.openxmlformats.org/officeDocument/2006/relationships/oleObject" Target="embeddings/oleObject760.bin"/><Relationship Id="rId1428" Type="http://schemas.openxmlformats.org/officeDocument/2006/relationships/image" Target="media/image610.wmf"/><Relationship Id="rId132" Type="http://schemas.openxmlformats.org/officeDocument/2006/relationships/oleObject" Target="embeddings/oleObject90.bin"/><Relationship Id="rId784" Type="http://schemas.openxmlformats.org/officeDocument/2006/relationships/image" Target="media/image325.wmf"/><Relationship Id="rId991" Type="http://schemas.openxmlformats.org/officeDocument/2006/relationships/oleObject" Target="embeddings/oleObject563.bin"/><Relationship Id="rId1067" Type="http://schemas.openxmlformats.org/officeDocument/2006/relationships/image" Target="media/image460.wmf"/><Relationship Id="rId437" Type="http://schemas.openxmlformats.org/officeDocument/2006/relationships/image" Target="media/image169.wmf"/><Relationship Id="rId644" Type="http://schemas.openxmlformats.org/officeDocument/2006/relationships/image" Target="media/image271.wmf"/><Relationship Id="rId851" Type="http://schemas.openxmlformats.org/officeDocument/2006/relationships/image" Target="media/image357.wmf"/><Relationship Id="rId1274" Type="http://schemas.openxmlformats.org/officeDocument/2006/relationships/image" Target="media/image542.wmf"/><Relationship Id="rId1481" Type="http://schemas.openxmlformats.org/officeDocument/2006/relationships/oleObject" Target="embeddings/oleObject844.bin"/><Relationship Id="rId283" Type="http://schemas.openxmlformats.org/officeDocument/2006/relationships/image" Target="media/image99.wmf"/><Relationship Id="rId490" Type="http://schemas.openxmlformats.org/officeDocument/2006/relationships/oleObject" Target="embeddings/oleObject289.bin"/><Relationship Id="rId504" Type="http://schemas.openxmlformats.org/officeDocument/2006/relationships/oleObject" Target="embeddings/oleObject296.bin"/><Relationship Id="rId711" Type="http://schemas.openxmlformats.org/officeDocument/2006/relationships/image" Target="media/image301.wmf"/><Relationship Id="rId949" Type="http://schemas.openxmlformats.org/officeDocument/2006/relationships/image" Target="media/image406.wmf"/><Relationship Id="rId1134" Type="http://schemas.openxmlformats.org/officeDocument/2006/relationships/oleObject" Target="embeddings/oleObject637.bin"/><Relationship Id="rId1341" Type="http://schemas.openxmlformats.org/officeDocument/2006/relationships/image" Target="media/image570.wmf"/><Relationship Id="rId78" Type="http://schemas.openxmlformats.org/officeDocument/2006/relationships/oleObject" Target="embeddings/oleObject44.bin"/><Relationship Id="rId143" Type="http://schemas.openxmlformats.org/officeDocument/2006/relationships/oleObject" Target="embeddings/oleObject100.bin"/><Relationship Id="rId350" Type="http://schemas.openxmlformats.org/officeDocument/2006/relationships/image" Target="media/image126.wmf"/><Relationship Id="rId588" Type="http://schemas.openxmlformats.org/officeDocument/2006/relationships/image" Target="media/image244.wmf"/><Relationship Id="rId795" Type="http://schemas.openxmlformats.org/officeDocument/2006/relationships/oleObject" Target="embeddings/oleObject459.bin"/><Relationship Id="rId809" Type="http://schemas.openxmlformats.org/officeDocument/2006/relationships/oleObject" Target="embeddings/oleObject466.bin"/><Relationship Id="rId1201" Type="http://schemas.openxmlformats.org/officeDocument/2006/relationships/image" Target="media/image522.wmf"/><Relationship Id="rId1439" Type="http://schemas.openxmlformats.org/officeDocument/2006/relationships/oleObject" Target="embeddings/oleObject818.bin"/><Relationship Id="rId9" Type="http://schemas.openxmlformats.org/officeDocument/2006/relationships/image" Target="media/image3.wmf"/><Relationship Id="rId210" Type="http://schemas.openxmlformats.org/officeDocument/2006/relationships/image" Target="media/image68.wmf"/><Relationship Id="rId448" Type="http://schemas.openxmlformats.org/officeDocument/2006/relationships/oleObject" Target="embeddings/oleObject268.bin"/><Relationship Id="rId655" Type="http://schemas.openxmlformats.org/officeDocument/2006/relationships/oleObject" Target="embeddings/oleObject373.bin"/><Relationship Id="rId862" Type="http://schemas.openxmlformats.org/officeDocument/2006/relationships/oleObject" Target="embeddings/oleObject494.bin"/><Relationship Id="rId1078" Type="http://schemas.openxmlformats.org/officeDocument/2006/relationships/oleObject" Target="embeddings/oleObject607.bin"/><Relationship Id="rId1285" Type="http://schemas.openxmlformats.org/officeDocument/2006/relationships/oleObject" Target="embeddings/oleObject732.bin"/><Relationship Id="rId1492" Type="http://schemas.openxmlformats.org/officeDocument/2006/relationships/oleObject" Target="embeddings/oleObject855.bin"/><Relationship Id="rId1506" Type="http://schemas.openxmlformats.org/officeDocument/2006/relationships/image" Target="media/image636.wmf"/><Relationship Id="rId294" Type="http://schemas.openxmlformats.org/officeDocument/2006/relationships/oleObject" Target="embeddings/oleObject184.bin"/><Relationship Id="rId308" Type="http://schemas.openxmlformats.org/officeDocument/2006/relationships/oleObject" Target="embeddings/oleObject194.bin"/><Relationship Id="rId515" Type="http://schemas.openxmlformats.org/officeDocument/2006/relationships/image" Target="media/image208.wmf"/><Relationship Id="rId722" Type="http://schemas.openxmlformats.org/officeDocument/2006/relationships/oleObject" Target="embeddings/oleObject410.bin"/><Relationship Id="rId1145" Type="http://schemas.openxmlformats.org/officeDocument/2006/relationships/oleObject" Target="embeddings/oleObject645.bin"/><Relationship Id="rId1352" Type="http://schemas.openxmlformats.org/officeDocument/2006/relationships/oleObject" Target="embeddings/oleObject771.bin"/><Relationship Id="rId89" Type="http://schemas.openxmlformats.org/officeDocument/2006/relationships/oleObject" Target="embeddings/oleObject55.bin"/><Relationship Id="rId154" Type="http://schemas.openxmlformats.org/officeDocument/2006/relationships/image" Target="media/image40.wmf"/><Relationship Id="rId361" Type="http://schemas.openxmlformats.org/officeDocument/2006/relationships/oleObject" Target="embeddings/oleObject224.bin"/><Relationship Id="rId599" Type="http://schemas.openxmlformats.org/officeDocument/2006/relationships/oleObject" Target="embeddings/oleObject344.bin"/><Relationship Id="rId1005" Type="http://schemas.openxmlformats.org/officeDocument/2006/relationships/oleObject" Target="embeddings/oleObject570.bin"/><Relationship Id="rId1212" Type="http://schemas.openxmlformats.org/officeDocument/2006/relationships/image" Target="media/image527.wmf"/><Relationship Id="rId459" Type="http://schemas.openxmlformats.org/officeDocument/2006/relationships/image" Target="media/image180.wmf"/><Relationship Id="rId666" Type="http://schemas.openxmlformats.org/officeDocument/2006/relationships/image" Target="media/image282.wmf"/><Relationship Id="rId873" Type="http://schemas.openxmlformats.org/officeDocument/2006/relationships/image" Target="media/image368.wmf"/><Relationship Id="rId1089" Type="http://schemas.openxmlformats.org/officeDocument/2006/relationships/image" Target="media/image471.wmf"/><Relationship Id="rId1296" Type="http://schemas.openxmlformats.org/officeDocument/2006/relationships/oleObject" Target="embeddings/oleObject742.bin"/><Relationship Id="rId1517" Type="http://schemas.openxmlformats.org/officeDocument/2006/relationships/oleObject" Target="embeddings/oleObject870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42.bin"/><Relationship Id="rId319" Type="http://schemas.openxmlformats.org/officeDocument/2006/relationships/oleObject" Target="embeddings/oleObject201.bin"/><Relationship Id="rId526" Type="http://schemas.openxmlformats.org/officeDocument/2006/relationships/oleObject" Target="embeddings/oleObject307.bin"/><Relationship Id="rId1156" Type="http://schemas.openxmlformats.org/officeDocument/2006/relationships/oleObject" Target="embeddings/oleObject651.bin"/><Relationship Id="rId1363" Type="http://schemas.openxmlformats.org/officeDocument/2006/relationships/image" Target="media/image581.wmf"/><Relationship Id="rId733" Type="http://schemas.openxmlformats.org/officeDocument/2006/relationships/image" Target="media/image312.wmf"/><Relationship Id="rId940" Type="http://schemas.openxmlformats.org/officeDocument/2006/relationships/oleObject" Target="embeddings/oleObject533.bin"/><Relationship Id="rId1016" Type="http://schemas.openxmlformats.org/officeDocument/2006/relationships/image" Target="media/image435.wmf"/><Relationship Id="rId165" Type="http://schemas.openxmlformats.org/officeDocument/2006/relationships/oleObject" Target="embeddings/oleObject114.bin"/><Relationship Id="rId372" Type="http://schemas.openxmlformats.org/officeDocument/2006/relationships/image" Target="media/image137.wmf"/><Relationship Id="rId677" Type="http://schemas.openxmlformats.org/officeDocument/2006/relationships/oleObject" Target="embeddings/oleObject384.bin"/><Relationship Id="rId800" Type="http://schemas.openxmlformats.org/officeDocument/2006/relationships/image" Target="media/image333.wmf"/><Relationship Id="rId1223" Type="http://schemas.openxmlformats.org/officeDocument/2006/relationships/oleObject" Target="embeddings/oleObject685.bin"/><Relationship Id="rId1430" Type="http://schemas.openxmlformats.org/officeDocument/2006/relationships/image" Target="media/image611.wmf"/><Relationship Id="rId1528" Type="http://schemas.openxmlformats.org/officeDocument/2006/relationships/image" Target="media/image647.wmf"/><Relationship Id="rId232" Type="http://schemas.openxmlformats.org/officeDocument/2006/relationships/oleObject" Target="embeddings/oleObject150.bin"/><Relationship Id="rId884" Type="http://schemas.openxmlformats.org/officeDocument/2006/relationships/oleObject" Target="embeddings/oleObject505.bin"/><Relationship Id="rId27" Type="http://schemas.openxmlformats.org/officeDocument/2006/relationships/image" Target="media/image10.wmf"/><Relationship Id="rId537" Type="http://schemas.openxmlformats.org/officeDocument/2006/relationships/image" Target="media/image219.wmf"/><Relationship Id="rId744" Type="http://schemas.openxmlformats.org/officeDocument/2006/relationships/oleObject" Target="embeddings/oleObject421.bin"/><Relationship Id="rId951" Type="http://schemas.openxmlformats.org/officeDocument/2006/relationships/image" Target="media/image407.wmf"/><Relationship Id="rId1167" Type="http://schemas.openxmlformats.org/officeDocument/2006/relationships/image" Target="media/image505.wmf"/><Relationship Id="rId1374" Type="http://schemas.openxmlformats.org/officeDocument/2006/relationships/oleObject" Target="embeddings/oleObject782.bin"/><Relationship Id="rId80" Type="http://schemas.openxmlformats.org/officeDocument/2006/relationships/oleObject" Target="embeddings/oleObject46.bin"/><Relationship Id="rId176" Type="http://schemas.openxmlformats.org/officeDocument/2006/relationships/image" Target="media/image51.wmf"/><Relationship Id="rId383" Type="http://schemas.openxmlformats.org/officeDocument/2006/relationships/oleObject" Target="embeddings/oleObject236.bin"/><Relationship Id="rId590" Type="http://schemas.openxmlformats.org/officeDocument/2006/relationships/image" Target="media/image245.wmf"/><Relationship Id="rId604" Type="http://schemas.openxmlformats.org/officeDocument/2006/relationships/oleObject" Target="embeddings/oleObject347.bin"/><Relationship Id="rId811" Type="http://schemas.openxmlformats.org/officeDocument/2006/relationships/oleObject" Target="embeddings/oleObject467.bin"/><Relationship Id="rId1027" Type="http://schemas.openxmlformats.org/officeDocument/2006/relationships/oleObject" Target="embeddings/oleObject581.bin"/><Relationship Id="rId1234" Type="http://schemas.openxmlformats.org/officeDocument/2006/relationships/image" Target="media/image538.wmf"/><Relationship Id="rId1441" Type="http://schemas.openxmlformats.org/officeDocument/2006/relationships/oleObject" Target="embeddings/oleObject819.bin"/><Relationship Id="rId243" Type="http://schemas.openxmlformats.org/officeDocument/2006/relationships/image" Target="media/image82.wmf"/><Relationship Id="rId450" Type="http://schemas.openxmlformats.org/officeDocument/2006/relationships/oleObject" Target="embeddings/oleObject269.bin"/><Relationship Id="rId688" Type="http://schemas.openxmlformats.org/officeDocument/2006/relationships/oleObject" Target="embeddings/oleObject393.bin"/><Relationship Id="rId895" Type="http://schemas.openxmlformats.org/officeDocument/2006/relationships/image" Target="media/image379.wmf"/><Relationship Id="rId909" Type="http://schemas.openxmlformats.org/officeDocument/2006/relationships/image" Target="media/image386.wmf"/><Relationship Id="rId1080" Type="http://schemas.openxmlformats.org/officeDocument/2006/relationships/oleObject" Target="embeddings/oleObject608.bin"/><Relationship Id="rId1301" Type="http://schemas.openxmlformats.org/officeDocument/2006/relationships/image" Target="media/image551.wmf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66.bin"/><Relationship Id="rId310" Type="http://schemas.openxmlformats.org/officeDocument/2006/relationships/oleObject" Target="embeddings/oleObject195.bin"/><Relationship Id="rId548" Type="http://schemas.openxmlformats.org/officeDocument/2006/relationships/oleObject" Target="embeddings/oleObject318.bin"/><Relationship Id="rId755" Type="http://schemas.openxmlformats.org/officeDocument/2006/relationships/oleObject" Target="embeddings/oleObject428.bin"/><Relationship Id="rId962" Type="http://schemas.openxmlformats.org/officeDocument/2006/relationships/oleObject" Target="embeddings/oleObject544.bin"/><Relationship Id="rId1178" Type="http://schemas.openxmlformats.org/officeDocument/2006/relationships/oleObject" Target="embeddings/oleObject662.bin"/><Relationship Id="rId1385" Type="http://schemas.openxmlformats.org/officeDocument/2006/relationships/image" Target="media/image592.wmf"/><Relationship Id="rId91" Type="http://schemas.openxmlformats.org/officeDocument/2006/relationships/oleObject" Target="embeddings/oleObject57.bin"/><Relationship Id="rId187" Type="http://schemas.openxmlformats.org/officeDocument/2006/relationships/oleObject" Target="embeddings/oleObject125.bin"/><Relationship Id="rId394" Type="http://schemas.openxmlformats.org/officeDocument/2006/relationships/oleObject" Target="embeddings/oleObject241.bin"/><Relationship Id="rId408" Type="http://schemas.openxmlformats.org/officeDocument/2006/relationships/oleObject" Target="embeddings/oleObject248.bin"/><Relationship Id="rId615" Type="http://schemas.openxmlformats.org/officeDocument/2006/relationships/image" Target="media/image257.wmf"/><Relationship Id="rId822" Type="http://schemas.openxmlformats.org/officeDocument/2006/relationships/oleObject" Target="embeddings/oleObject473.bin"/><Relationship Id="rId1038" Type="http://schemas.openxmlformats.org/officeDocument/2006/relationships/oleObject" Target="embeddings/oleObject587.bin"/><Relationship Id="rId1245" Type="http://schemas.openxmlformats.org/officeDocument/2006/relationships/oleObject" Target="embeddings/oleObject701.bin"/><Relationship Id="rId1452" Type="http://schemas.openxmlformats.org/officeDocument/2006/relationships/image" Target="media/image622.wmf"/><Relationship Id="rId254" Type="http://schemas.openxmlformats.org/officeDocument/2006/relationships/oleObject" Target="embeddings/oleObject161.bin"/><Relationship Id="rId699" Type="http://schemas.openxmlformats.org/officeDocument/2006/relationships/image" Target="media/image295.wmf"/><Relationship Id="rId1091" Type="http://schemas.openxmlformats.org/officeDocument/2006/relationships/image" Target="media/image472.wmf"/><Relationship Id="rId1105" Type="http://schemas.openxmlformats.org/officeDocument/2006/relationships/oleObject" Target="embeddings/oleObject621.bin"/><Relationship Id="rId1312" Type="http://schemas.openxmlformats.org/officeDocument/2006/relationships/oleObject" Target="embeddings/oleObject750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74.bin"/><Relationship Id="rId461" Type="http://schemas.openxmlformats.org/officeDocument/2006/relationships/image" Target="media/image181.wmf"/><Relationship Id="rId559" Type="http://schemas.openxmlformats.org/officeDocument/2006/relationships/image" Target="media/image230.wmf"/><Relationship Id="rId766" Type="http://schemas.openxmlformats.org/officeDocument/2006/relationships/oleObject" Target="embeddings/oleObject439.bin"/><Relationship Id="rId1189" Type="http://schemas.openxmlformats.org/officeDocument/2006/relationships/image" Target="media/image516.wmf"/><Relationship Id="rId1396" Type="http://schemas.openxmlformats.org/officeDocument/2006/relationships/oleObject" Target="embeddings/oleObject793.bin"/><Relationship Id="rId198" Type="http://schemas.openxmlformats.org/officeDocument/2006/relationships/image" Target="media/image62.wmf"/><Relationship Id="rId321" Type="http://schemas.openxmlformats.org/officeDocument/2006/relationships/oleObject" Target="embeddings/oleObject203.bin"/><Relationship Id="rId419" Type="http://schemas.openxmlformats.org/officeDocument/2006/relationships/image" Target="media/image160.wmf"/><Relationship Id="rId626" Type="http://schemas.openxmlformats.org/officeDocument/2006/relationships/image" Target="media/image262.wmf"/><Relationship Id="rId973" Type="http://schemas.openxmlformats.org/officeDocument/2006/relationships/oleObject" Target="embeddings/oleObject551.bin"/><Relationship Id="rId1049" Type="http://schemas.openxmlformats.org/officeDocument/2006/relationships/image" Target="media/image451.wmf"/><Relationship Id="rId1256" Type="http://schemas.openxmlformats.org/officeDocument/2006/relationships/oleObject" Target="embeddings/oleObject712.bin"/><Relationship Id="rId833" Type="http://schemas.openxmlformats.org/officeDocument/2006/relationships/image" Target="media/image349.wmf"/><Relationship Id="rId1116" Type="http://schemas.openxmlformats.org/officeDocument/2006/relationships/image" Target="media/image483.wmf"/><Relationship Id="rId1463" Type="http://schemas.openxmlformats.org/officeDocument/2006/relationships/oleObject" Target="embeddings/oleObject830.bin"/><Relationship Id="rId265" Type="http://schemas.openxmlformats.org/officeDocument/2006/relationships/image" Target="media/image90.wmf"/><Relationship Id="rId472" Type="http://schemas.openxmlformats.org/officeDocument/2006/relationships/oleObject" Target="embeddings/oleObject280.bin"/><Relationship Id="rId900" Type="http://schemas.openxmlformats.org/officeDocument/2006/relationships/oleObject" Target="embeddings/oleObject513.bin"/><Relationship Id="rId1323" Type="http://schemas.openxmlformats.org/officeDocument/2006/relationships/image" Target="media/image561.wmf"/><Relationship Id="rId1530" Type="http://schemas.openxmlformats.org/officeDocument/2006/relationships/image" Target="media/image648.wmf"/><Relationship Id="rId125" Type="http://schemas.openxmlformats.org/officeDocument/2006/relationships/oleObject" Target="embeddings/oleObject83.bin"/><Relationship Id="rId332" Type="http://schemas.openxmlformats.org/officeDocument/2006/relationships/image" Target="media/image117.wmf"/><Relationship Id="rId777" Type="http://schemas.openxmlformats.org/officeDocument/2006/relationships/oleObject" Target="embeddings/oleObject450.bin"/><Relationship Id="rId984" Type="http://schemas.openxmlformats.org/officeDocument/2006/relationships/image" Target="media/image419.wmf"/><Relationship Id="rId637" Type="http://schemas.openxmlformats.org/officeDocument/2006/relationships/oleObject" Target="embeddings/oleObject364.bin"/><Relationship Id="rId844" Type="http://schemas.openxmlformats.org/officeDocument/2006/relationships/oleObject" Target="embeddings/oleObject485.bin"/><Relationship Id="rId1267" Type="http://schemas.openxmlformats.org/officeDocument/2006/relationships/oleObject" Target="embeddings/oleObject723.bin"/><Relationship Id="rId1474" Type="http://schemas.openxmlformats.org/officeDocument/2006/relationships/oleObject" Target="embeddings/oleObject837.bin"/><Relationship Id="rId276" Type="http://schemas.openxmlformats.org/officeDocument/2006/relationships/oleObject" Target="embeddings/oleObject175.bin"/><Relationship Id="rId483" Type="http://schemas.openxmlformats.org/officeDocument/2006/relationships/image" Target="media/image192.wmf"/><Relationship Id="rId690" Type="http://schemas.openxmlformats.org/officeDocument/2006/relationships/oleObject" Target="embeddings/oleObject394.bin"/><Relationship Id="rId704" Type="http://schemas.openxmlformats.org/officeDocument/2006/relationships/oleObject" Target="embeddings/oleObject401.bin"/><Relationship Id="rId911" Type="http://schemas.openxmlformats.org/officeDocument/2006/relationships/image" Target="media/image387.wmf"/><Relationship Id="rId1127" Type="http://schemas.openxmlformats.org/officeDocument/2006/relationships/oleObject" Target="embeddings/oleObject633.bin"/><Relationship Id="rId1334" Type="http://schemas.openxmlformats.org/officeDocument/2006/relationships/oleObject" Target="embeddings/oleObject762.bin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93.bin"/><Relationship Id="rId343" Type="http://schemas.openxmlformats.org/officeDocument/2006/relationships/oleObject" Target="embeddings/oleObject215.bin"/><Relationship Id="rId550" Type="http://schemas.openxmlformats.org/officeDocument/2006/relationships/oleObject" Target="embeddings/oleObject319.bin"/><Relationship Id="rId788" Type="http://schemas.openxmlformats.org/officeDocument/2006/relationships/image" Target="media/image327.wmf"/><Relationship Id="rId995" Type="http://schemas.openxmlformats.org/officeDocument/2006/relationships/oleObject" Target="embeddings/oleObject565.bin"/><Relationship Id="rId1180" Type="http://schemas.openxmlformats.org/officeDocument/2006/relationships/oleObject" Target="embeddings/oleObject663.bin"/><Relationship Id="rId1401" Type="http://schemas.openxmlformats.org/officeDocument/2006/relationships/image" Target="media/image600.wmf"/><Relationship Id="rId203" Type="http://schemas.openxmlformats.org/officeDocument/2006/relationships/oleObject" Target="embeddings/oleObject133.bin"/><Relationship Id="rId648" Type="http://schemas.openxmlformats.org/officeDocument/2006/relationships/image" Target="media/image273.wmf"/><Relationship Id="rId855" Type="http://schemas.openxmlformats.org/officeDocument/2006/relationships/image" Target="media/image359.wmf"/><Relationship Id="rId1040" Type="http://schemas.openxmlformats.org/officeDocument/2006/relationships/oleObject" Target="embeddings/oleObject588.bin"/><Relationship Id="rId1278" Type="http://schemas.openxmlformats.org/officeDocument/2006/relationships/image" Target="media/image544.wmf"/><Relationship Id="rId1485" Type="http://schemas.openxmlformats.org/officeDocument/2006/relationships/oleObject" Target="embeddings/oleObject848.bin"/><Relationship Id="rId287" Type="http://schemas.openxmlformats.org/officeDocument/2006/relationships/image" Target="media/image101.wmf"/><Relationship Id="rId410" Type="http://schemas.openxmlformats.org/officeDocument/2006/relationships/oleObject" Target="embeddings/oleObject249.bin"/><Relationship Id="rId494" Type="http://schemas.openxmlformats.org/officeDocument/2006/relationships/oleObject" Target="embeddings/oleObject291.bin"/><Relationship Id="rId508" Type="http://schemas.openxmlformats.org/officeDocument/2006/relationships/oleObject" Target="embeddings/oleObject298.bin"/><Relationship Id="rId715" Type="http://schemas.openxmlformats.org/officeDocument/2006/relationships/image" Target="media/image303.wmf"/><Relationship Id="rId922" Type="http://schemas.openxmlformats.org/officeDocument/2006/relationships/oleObject" Target="embeddings/oleObject524.bin"/><Relationship Id="rId1138" Type="http://schemas.openxmlformats.org/officeDocument/2006/relationships/oleObject" Target="embeddings/oleObject639.bin"/><Relationship Id="rId1345" Type="http://schemas.openxmlformats.org/officeDocument/2006/relationships/image" Target="media/image572.wmf"/><Relationship Id="rId147" Type="http://schemas.openxmlformats.org/officeDocument/2006/relationships/image" Target="media/image38.wmf"/><Relationship Id="rId354" Type="http://schemas.openxmlformats.org/officeDocument/2006/relationships/image" Target="media/image128.wmf"/><Relationship Id="rId799" Type="http://schemas.openxmlformats.org/officeDocument/2006/relationships/oleObject" Target="embeddings/oleObject461.bin"/><Relationship Id="rId1191" Type="http://schemas.openxmlformats.org/officeDocument/2006/relationships/image" Target="media/image517.wmf"/><Relationship Id="rId1205" Type="http://schemas.openxmlformats.org/officeDocument/2006/relationships/oleObject" Target="embeddings/oleObject676.bin"/><Relationship Id="rId51" Type="http://schemas.openxmlformats.org/officeDocument/2006/relationships/image" Target="media/image22.wmf"/><Relationship Id="rId561" Type="http://schemas.openxmlformats.org/officeDocument/2006/relationships/image" Target="media/image231.wmf"/><Relationship Id="rId659" Type="http://schemas.openxmlformats.org/officeDocument/2006/relationships/oleObject" Target="embeddings/oleObject375.bin"/><Relationship Id="rId866" Type="http://schemas.openxmlformats.org/officeDocument/2006/relationships/oleObject" Target="embeddings/oleObject496.bin"/><Relationship Id="rId1289" Type="http://schemas.openxmlformats.org/officeDocument/2006/relationships/oleObject" Target="embeddings/oleObject736.bin"/><Relationship Id="rId1412" Type="http://schemas.openxmlformats.org/officeDocument/2006/relationships/oleObject" Target="embeddings/oleObject801.bin"/><Relationship Id="rId1496" Type="http://schemas.openxmlformats.org/officeDocument/2006/relationships/oleObject" Target="embeddings/oleObject859.bin"/><Relationship Id="rId214" Type="http://schemas.openxmlformats.org/officeDocument/2006/relationships/image" Target="media/image70.wmf"/><Relationship Id="rId298" Type="http://schemas.openxmlformats.org/officeDocument/2006/relationships/oleObject" Target="embeddings/oleObject188.bin"/><Relationship Id="rId421" Type="http://schemas.openxmlformats.org/officeDocument/2006/relationships/image" Target="media/image161.wmf"/><Relationship Id="rId519" Type="http://schemas.openxmlformats.org/officeDocument/2006/relationships/image" Target="media/image210.wmf"/><Relationship Id="rId1051" Type="http://schemas.openxmlformats.org/officeDocument/2006/relationships/image" Target="media/image452.wmf"/><Relationship Id="rId1149" Type="http://schemas.openxmlformats.org/officeDocument/2006/relationships/oleObject" Target="embeddings/oleObject647.bin"/><Relationship Id="rId1356" Type="http://schemas.openxmlformats.org/officeDocument/2006/relationships/oleObject" Target="embeddings/oleObject773.bin"/><Relationship Id="rId158" Type="http://schemas.openxmlformats.org/officeDocument/2006/relationships/image" Target="media/image42.wmf"/><Relationship Id="rId726" Type="http://schemas.openxmlformats.org/officeDocument/2006/relationships/oleObject" Target="embeddings/oleObject412.bin"/><Relationship Id="rId933" Type="http://schemas.openxmlformats.org/officeDocument/2006/relationships/image" Target="media/image398.wmf"/><Relationship Id="rId1009" Type="http://schemas.openxmlformats.org/officeDocument/2006/relationships/oleObject" Target="embeddings/oleObject572.bin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226.bin"/><Relationship Id="rId572" Type="http://schemas.openxmlformats.org/officeDocument/2006/relationships/oleObject" Target="embeddings/oleObject330.bin"/><Relationship Id="rId1216" Type="http://schemas.openxmlformats.org/officeDocument/2006/relationships/image" Target="media/image529.wmf"/><Relationship Id="rId1423" Type="http://schemas.openxmlformats.org/officeDocument/2006/relationships/oleObject" Target="embeddings/oleObject810.bin"/><Relationship Id="rId225" Type="http://schemas.openxmlformats.org/officeDocument/2006/relationships/oleObject" Target="embeddings/oleObject144.bin"/><Relationship Id="rId432" Type="http://schemas.openxmlformats.org/officeDocument/2006/relationships/oleObject" Target="embeddings/oleObject260.bin"/><Relationship Id="rId877" Type="http://schemas.openxmlformats.org/officeDocument/2006/relationships/image" Target="media/image370.wmf"/><Relationship Id="rId1062" Type="http://schemas.openxmlformats.org/officeDocument/2006/relationships/oleObject" Target="embeddings/oleObject599.bin"/><Relationship Id="rId737" Type="http://schemas.openxmlformats.org/officeDocument/2006/relationships/image" Target="media/image314.wmf"/><Relationship Id="rId944" Type="http://schemas.openxmlformats.org/officeDocument/2006/relationships/oleObject" Target="embeddings/oleObject535.bin"/><Relationship Id="rId1367" Type="http://schemas.openxmlformats.org/officeDocument/2006/relationships/image" Target="media/image583.wmf"/><Relationship Id="rId73" Type="http://schemas.openxmlformats.org/officeDocument/2006/relationships/oleObject" Target="embeddings/oleObject39.bin"/><Relationship Id="rId169" Type="http://schemas.openxmlformats.org/officeDocument/2006/relationships/oleObject" Target="embeddings/oleObject116.bin"/><Relationship Id="rId376" Type="http://schemas.openxmlformats.org/officeDocument/2006/relationships/image" Target="media/image139.wmf"/><Relationship Id="rId583" Type="http://schemas.openxmlformats.org/officeDocument/2006/relationships/image" Target="media/image242.wmf"/><Relationship Id="rId790" Type="http://schemas.openxmlformats.org/officeDocument/2006/relationships/image" Target="media/image328.wmf"/><Relationship Id="rId804" Type="http://schemas.openxmlformats.org/officeDocument/2006/relationships/image" Target="media/image335.wmf"/><Relationship Id="rId1227" Type="http://schemas.openxmlformats.org/officeDocument/2006/relationships/oleObject" Target="embeddings/oleObject687.bin"/><Relationship Id="rId1434" Type="http://schemas.openxmlformats.org/officeDocument/2006/relationships/image" Target="media/image61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52.bin"/><Relationship Id="rId443" Type="http://schemas.openxmlformats.org/officeDocument/2006/relationships/image" Target="media/image172.wmf"/><Relationship Id="rId650" Type="http://schemas.openxmlformats.org/officeDocument/2006/relationships/image" Target="media/image274.wmf"/><Relationship Id="rId888" Type="http://schemas.openxmlformats.org/officeDocument/2006/relationships/oleObject" Target="embeddings/oleObject507.bin"/><Relationship Id="rId1073" Type="http://schemas.openxmlformats.org/officeDocument/2006/relationships/image" Target="media/image463.wmf"/><Relationship Id="rId1280" Type="http://schemas.openxmlformats.org/officeDocument/2006/relationships/image" Target="media/image545.wmf"/><Relationship Id="rId1501" Type="http://schemas.openxmlformats.org/officeDocument/2006/relationships/oleObject" Target="embeddings/oleObject862.bin"/><Relationship Id="rId303" Type="http://schemas.openxmlformats.org/officeDocument/2006/relationships/image" Target="media/image106.wmf"/><Relationship Id="rId748" Type="http://schemas.openxmlformats.org/officeDocument/2006/relationships/oleObject" Target="embeddings/oleObject423.bin"/><Relationship Id="rId955" Type="http://schemas.openxmlformats.org/officeDocument/2006/relationships/image" Target="media/image409.wmf"/><Relationship Id="rId1140" Type="http://schemas.openxmlformats.org/officeDocument/2006/relationships/oleObject" Target="embeddings/oleObject641.bin"/><Relationship Id="rId1378" Type="http://schemas.openxmlformats.org/officeDocument/2006/relationships/oleObject" Target="embeddings/oleObject784.bin"/><Relationship Id="rId84" Type="http://schemas.openxmlformats.org/officeDocument/2006/relationships/oleObject" Target="embeddings/oleObject50.bin"/><Relationship Id="rId387" Type="http://schemas.openxmlformats.org/officeDocument/2006/relationships/image" Target="media/image144.wmf"/><Relationship Id="rId510" Type="http://schemas.openxmlformats.org/officeDocument/2006/relationships/oleObject" Target="embeddings/oleObject299.bin"/><Relationship Id="rId594" Type="http://schemas.openxmlformats.org/officeDocument/2006/relationships/image" Target="media/image247.wmf"/><Relationship Id="rId608" Type="http://schemas.openxmlformats.org/officeDocument/2006/relationships/oleObject" Target="embeddings/oleObject349.bin"/><Relationship Id="rId815" Type="http://schemas.openxmlformats.org/officeDocument/2006/relationships/oleObject" Target="embeddings/oleObject469.bin"/><Relationship Id="rId1238" Type="http://schemas.openxmlformats.org/officeDocument/2006/relationships/oleObject" Target="embeddings/oleObject694.bin"/><Relationship Id="rId1445" Type="http://schemas.openxmlformats.org/officeDocument/2006/relationships/oleObject" Target="embeddings/oleObject821.bin"/><Relationship Id="rId247" Type="http://schemas.openxmlformats.org/officeDocument/2006/relationships/image" Target="media/image84.wmf"/><Relationship Id="rId899" Type="http://schemas.openxmlformats.org/officeDocument/2006/relationships/image" Target="media/image381.wmf"/><Relationship Id="rId1000" Type="http://schemas.openxmlformats.org/officeDocument/2006/relationships/image" Target="media/image427.wmf"/><Relationship Id="rId1084" Type="http://schemas.openxmlformats.org/officeDocument/2006/relationships/oleObject" Target="embeddings/oleObject610.bin"/><Relationship Id="rId1305" Type="http://schemas.openxmlformats.org/officeDocument/2006/relationships/image" Target="media/image553.wmf"/><Relationship Id="rId107" Type="http://schemas.openxmlformats.org/officeDocument/2006/relationships/oleObject" Target="embeddings/oleObject68.bin"/><Relationship Id="rId454" Type="http://schemas.openxmlformats.org/officeDocument/2006/relationships/oleObject" Target="embeddings/oleObject271.bin"/><Relationship Id="rId661" Type="http://schemas.openxmlformats.org/officeDocument/2006/relationships/oleObject" Target="embeddings/oleObject376.bin"/><Relationship Id="rId759" Type="http://schemas.openxmlformats.org/officeDocument/2006/relationships/oleObject" Target="embeddings/oleObject432.bin"/><Relationship Id="rId966" Type="http://schemas.openxmlformats.org/officeDocument/2006/relationships/oleObject" Target="embeddings/oleObject546.bin"/><Relationship Id="rId1291" Type="http://schemas.openxmlformats.org/officeDocument/2006/relationships/oleObject" Target="embeddings/oleObject738.bin"/><Relationship Id="rId1389" Type="http://schemas.openxmlformats.org/officeDocument/2006/relationships/image" Target="media/image594.wmf"/><Relationship Id="rId1512" Type="http://schemas.openxmlformats.org/officeDocument/2006/relationships/image" Target="media/image639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11.wmf"/><Relationship Id="rId398" Type="http://schemas.openxmlformats.org/officeDocument/2006/relationships/oleObject" Target="embeddings/oleObject243.bin"/><Relationship Id="rId521" Type="http://schemas.openxmlformats.org/officeDocument/2006/relationships/image" Target="media/image211.wmf"/><Relationship Id="rId619" Type="http://schemas.openxmlformats.org/officeDocument/2006/relationships/image" Target="media/image259.wmf"/><Relationship Id="rId1151" Type="http://schemas.openxmlformats.org/officeDocument/2006/relationships/oleObject" Target="embeddings/oleObject648.bin"/><Relationship Id="rId1249" Type="http://schemas.openxmlformats.org/officeDocument/2006/relationships/oleObject" Target="embeddings/oleObject705.bin"/><Relationship Id="rId95" Type="http://schemas.openxmlformats.org/officeDocument/2006/relationships/oleObject" Target="embeddings/oleObject61.bin"/><Relationship Id="rId160" Type="http://schemas.openxmlformats.org/officeDocument/2006/relationships/image" Target="media/image43.wmf"/><Relationship Id="rId826" Type="http://schemas.openxmlformats.org/officeDocument/2006/relationships/oleObject" Target="embeddings/oleObject475.bin"/><Relationship Id="rId1011" Type="http://schemas.openxmlformats.org/officeDocument/2006/relationships/oleObject" Target="embeddings/oleObject573.bin"/><Relationship Id="rId1109" Type="http://schemas.openxmlformats.org/officeDocument/2006/relationships/image" Target="media/image480.wmf"/><Relationship Id="rId1456" Type="http://schemas.openxmlformats.org/officeDocument/2006/relationships/image" Target="media/image624.wmf"/><Relationship Id="rId258" Type="http://schemas.openxmlformats.org/officeDocument/2006/relationships/oleObject" Target="embeddings/oleObject165.bin"/><Relationship Id="rId465" Type="http://schemas.openxmlformats.org/officeDocument/2006/relationships/image" Target="media/image183.wmf"/><Relationship Id="rId672" Type="http://schemas.openxmlformats.org/officeDocument/2006/relationships/image" Target="media/image285.wmf"/><Relationship Id="rId1095" Type="http://schemas.openxmlformats.org/officeDocument/2006/relationships/image" Target="media/image474.wmf"/><Relationship Id="rId1316" Type="http://schemas.openxmlformats.org/officeDocument/2006/relationships/image" Target="media/image558.wmf"/><Relationship Id="rId1523" Type="http://schemas.openxmlformats.org/officeDocument/2006/relationships/oleObject" Target="embeddings/oleObject873.bin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78.bin"/><Relationship Id="rId325" Type="http://schemas.openxmlformats.org/officeDocument/2006/relationships/oleObject" Target="embeddings/oleObject206.bin"/><Relationship Id="rId532" Type="http://schemas.openxmlformats.org/officeDocument/2006/relationships/oleObject" Target="embeddings/oleObject310.bin"/><Relationship Id="rId977" Type="http://schemas.openxmlformats.org/officeDocument/2006/relationships/oleObject" Target="embeddings/oleObject555.bin"/><Relationship Id="rId1162" Type="http://schemas.openxmlformats.org/officeDocument/2006/relationships/oleObject" Target="embeddings/oleObject654.bin"/><Relationship Id="rId171" Type="http://schemas.openxmlformats.org/officeDocument/2006/relationships/oleObject" Target="embeddings/oleObject117.bin"/><Relationship Id="rId837" Type="http://schemas.openxmlformats.org/officeDocument/2006/relationships/image" Target="media/image351.wmf"/><Relationship Id="rId1022" Type="http://schemas.openxmlformats.org/officeDocument/2006/relationships/image" Target="media/image438.wmf"/><Relationship Id="rId1467" Type="http://schemas.openxmlformats.org/officeDocument/2006/relationships/oleObject" Target="embeddings/oleObject832.bin"/><Relationship Id="rId269" Type="http://schemas.openxmlformats.org/officeDocument/2006/relationships/image" Target="media/image92.wmf"/><Relationship Id="rId476" Type="http://schemas.openxmlformats.org/officeDocument/2006/relationships/oleObject" Target="embeddings/oleObject282.bin"/><Relationship Id="rId683" Type="http://schemas.openxmlformats.org/officeDocument/2006/relationships/oleObject" Target="embeddings/oleObject389.bin"/><Relationship Id="rId890" Type="http://schemas.openxmlformats.org/officeDocument/2006/relationships/oleObject" Target="embeddings/oleObject508.bin"/><Relationship Id="rId904" Type="http://schemas.openxmlformats.org/officeDocument/2006/relationships/oleObject" Target="embeddings/oleObject515.bin"/><Relationship Id="rId1327" Type="http://schemas.openxmlformats.org/officeDocument/2006/relationships/image" Target="media/image563.wmf"/><Relationship Id="rId1534" Type="http://schemas.openxmlformats.org/officeDocument/2006/relationships/header" Target="header1.xml"/><Relationship Id="rId33" Type="http://schemas.openxmlformats.org/officeDocument/2006/relationships/image" Target="media/image13.wmf"/><Relationship Id="rId129" Type="http://schemas.openxmlformats.org/officeDocument/2006/relationships/oleObject" Target="embeddings/oleObject87.bin"/><Relationship Id="rId336" Type="http://schemas.openxmlformats.org/officeDocument/2006/relationships/image" Target="media/image119.wmf"/><Relationship Id="rId543" Type="http://schemas.openxmlformats.org/officeDocument/2006/relationships/image" Target="media/image222.wmf"/><Relationship Id="rId988" Type="http://schemas.openxmlformats.org/officeDocument/2006/relationships/image" Target="media/image421.wmf"/><Relationship Id="rId1173" Type="http://schemas.openxmlformats.org/officeDocument/2006/relationships/image" Target="media/image508.wmf"/><Relationship Id="rId1380" Type="http://schemas.openxmlformats.org/officeDocument/2006/relationships/oleObject" Target="embeddings/oleObject785.bin"/><Relationship Id="rId182" Type="http://schemas.openxmlformats.org/officeDocument/2006/relationships/image" Target="media/image54.wmf"/><Relationship Id="rId403" Type="http://schemas.openxmlformats.org/officeDocument/2006/relationships/image" Target="media/image152.wmf"/><Relationship Id="rId750" Type="http://schemas.openxmlformats.org/officeDocument/2006/relationships/oleObject" Target="embeddings/oleObject424.bin"/><Relationship Id="rId848" Type="http://schemas.openxmlformats.org/officeDocument/2006/relationships/oleObject" Target="embeddings/oleObject487.bin"/><Relationship Id="rId1033" Type="http://schemas.openxmlformats.org/officeDocument/2006/relationships/image" Target="media/image443.wmf"/><Relationship Id="rId1478" Type="http://schemas.openxmlformats.org/officeDocument/2006/relationships/oleObject" Target="embeddings/oleObject841.bin"/><Relationship Id="rId487" Type="http://schemas.openxmlformats.org/officeDocument/2006/relationships/image" Target="media/image194.wmf"/><Relationship Id="rId610" Type="http://schemas.openxmlformats.org/officeDocument/2006/relationships/oleObject" Target="embeddings/oleObject350.bin"/><Relationship Id="rId694" Type="http://schemas.openxmlformats.org/officeDocument/2006/relationships/oleObject" Target="embeddings/oleObject396.bin"/><Relationship Id="rId708" Type="http://schemas.openxmlformats.org/officeDocument/2006/relationships/oleObject" Target="embeddings/oleObject403.bin"/><Relationship Id="rId915" Type="http://schemas.openxmlformats.org/officeDocument/2006/relationships/image" Target="media/image389.wmf"/><Relationship Id="rId1240" Type="http://schemas.openxmlformats.org/officeDocument/2006/relationships/oleObject" Target="embeddings/oleObject696.bin"/><Relationship Id="rId1338" Type="http://schemas.openxmlformats.org/officeDocument/2006/relationships/oleObject" Target="embeddings/oleObject764.bin"/><Relationship Id="rId347" Type="http://schemas.openxmlformats.org/officeDocument/2006/relationships/oleObject" Target="embeddings/oleObject217.bin"/><Relationship Id="rId999" Type="http://schemas.openxmlformats.org/officeDocument/2006/relationships/oleObject" Target="embeddings/oleObject567.bin"/><Relationship Id="rId1100" Type="http://schemas.openxmlformats.org/officeDocument/2006/relationships/oleObject" Target="embeddings/oleObject618.bin"/><Relationship Id="rId1184" Type="http://schemas.openxmlformats.org/officeDocument/2006/relationships/oleObject" Target="embeddings/oleObject665.bin"/><Relationship Id="rId1405" Type="http://schemas.openxmlformats.org/officeDocument/2006/relationships/image" Target="media/image602.wmf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321.bin"/><Relationship Id="rId761" Type="http://schemas.openxmlformats.org/officeDocument/2006/relationships/oleObject" Target="embeddings/oleObject434.bin"/><Relationship Id="rId859" Type="http://schemas.openxmlformats.org/officeDocument/2006/relationships/image" Target="media/image361.wmf"/><Relationship Id="rId1391" Type="http://schemas.openxmlformats.org/officeDocument/2006/relationships/image" Target="media/image595.wmf"/><Relationship Id="rId1489" Type="http://schemas.openxmlformats.org/officeDocument/2006/relationships/oleObject" Target="embeddings/oleObject852.bin"/><Relationship Id="rId193" Type="http://schemas.openxmlformats.org/officeDocument/2006/relationships/oleObject" Target="embeddings/oleObject128.bin"/><Relationship Id="rId207" Type="http://schemas.openxmlformats.org/officeDocument/2006/relationships/oleObject" Target="embeddings/oleObject135.bin"/><Relationship Id="rId414" Type="http://schemas.openxmlformats.org/officeDocument/2006/relationships/oleObject" Target="embeddings/oleObject251.bin"/><Relationship Id="rId498" Type="http://schemas.openxmlformats.org/officeDocument/2006/relationships/oleObject" Target="embeddings/oleObject293.bin"/><Relationship Id="rId621" Type="http://schemas.openxmlformats.org/officeDocument/2006/relationships/image" Target="media/image260.wmf"/><Relationship Id="rId1044" Type="http://schemas.openxmlformats.org/officeDocument/2006/relationships/oleObject" Target="embeddings/oleObject590.bin"/><Relationship Id="rId1251" Type="http://schemas.openxmlformats.org/officeDocument/2006/relationships/oleObject" Target="embeddings/oleObject707.bin"/><Relationship Id="rId1349" Type="http://schemas.openxmlformats.org/officeDocument/2006/relationships/image" Target="media/image574.wmf"/><Relationship Id="rId260" Type="http://schemas.openxmlformats.org/officeDocument/2006/relationships/oleObject" Target="embeddings/oleObject167.bin"/><Relationship Id="rId719" Type="http://schemas.openxmlformats.org/officeDocument/2006/relationships/image" Target="media/image305.wmf"/><Relationship Id="rId926" Type="http://schemas.openxmlformats.org/officeDocument/2006/relationships/oleObject" Target="embeddings/oleObject526.bin"/><Relationship Id="rId1111" Type="http://schemas.openxmlformats.org/officeDocument/2006/relationships/oleObject" Target="embeddings/oleObject625.bin"/><Relationship Id="rId55" Type="http://schemas.openxmlformats.org/officeDocument/2006/relationships/image" Target="media/image24.wmf"/><Relationship Id="rId120" Type="http://schemas.openxmlformats.org/officeDocument/2006/relationships/oleObject" Target="embeddings/oleObject79.bin"/><Relationship Id="rId358" Type="http://schemas.openxmlformats.org/officeDocument/2006/relationships/image" Target="media/image130.wmf"/><Relationship Id="rId565" Type="http://schemas.openxmlformats.org/officeDocument/2006/relationships/image" Target="media/image233.wmf"/><Relationship Id="rId772" Type="http://schemas.openxmlformats.org/officeDocument/2006/relationships/oleObject" Target="embeddings/oleObject445.bin"/><Relationship Id="rId1195" Type="http://schemas.openxmlformats.org/officeDocument/2006/relationships/image" Target="media/image519.wmf"/><Relationship Id="rId1209" Type="http://schemas.openxmlformats.org/officeDocument/2006/relationships/oleObject" Target="embeddings/oleObject678.bin"/><Relationship Id="rId1416" Type="http://schemas.openxmlformats.org/officeDocument/2006/relationships/oleObject" Target="embeddings/oleObject805.bin"/><Relationship Id="rId218" Type="http://schemas.openxmlformats.org/officeDocument/2006/relationships/image" Target="media/image72.wmf"/><Relationship Id="rId425" Type="http://schemas.openxmlformats.org/officeDocument/2006/relationships/image" Target="media/image163.wmf"/><Relationship Id="rId632" Type="http://schemas.openxmlformats.org/officeDocument/2006/relationships/image" Target="media/image265.wmf"/><Relationship Id="rId1055" Type="http://schemas.openxmlformats.org/officeDocument/2006/relationships/image" Target="media/image454.wmf"/><Relationship Id="rId1262" Type="http://schemas.openxmlformats.org/officeDocument/2006/relationships/oleObject" Target="embeddings/oleObject718.bin"/><Relationship Id="rId271" Type="http://schemas.openxmlformats.org/officeDocument/2006/relationships/image" Target="media/image93.wmf"/><Relationship Id="rId937" Type="http://schemas.openxmlformats.org/officeDocument/2006/relationships/image" Target="media/image400.wmf"/><Relationship Id="rId1122" Type="http://schemas.openxmlformats.org/officeDocument/2006/relationships/image" Target="media/image486.wmf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89.bin"/><Relationship Id="rId369" Type="http://schemas.openxmlformats.org/officeDocument/2006/relationships/oleObject" Target="embeddings/oleObject228.bin"/><Relationship Id="rId576" Type="http://schemas.openxmlformats.org/officeDocument/2006/relationships/oleObject" Target="embeddings/oleObject332.bin"/><Relationship Id="rId783" Type="http://schemas.openxmlformats.org/officeDocument/2006/relationships/oleObject" Target="embeddings/oleObject453.bin"/><Relationship Id="rId990" Type="http://schemas.openxmlformats.org/officeDocument/2006/relationships/image" Target="media/image422.wmf"/><Relationship Id="rId1427" Type="http://schemas.openxmlformats.org/officeDocument/2006/relationships/oleObject" Target="embeddings/oleObject812.bin"/><Relationship Id="rId229" Type="http://schemas.openxmlformats.org/officeDocument/2006/relationships/oleObject" Target="embeddings/oleObject147.bin"/><Relationship Id="rId436" Type="http://schemas.openxmlformats.org/officeDocument/2006/relationships/oleObject" Target="embeddings/oleObject262.bin"/><Relationship Id="rId643" Type="http://schemas.openxmlformats.org/officeDocument/2006/relationships/oleObject" Target="embeddings/oleObject367.bin"/><Relationship Id="rId1066" Type="http://schemas.openxmlformats.org/officeDocument/2006/relationships/oleObject" Target="embeddings/oleObject601.bin"/><Relationship Id="rId1273" Type="http://schemas.openxmlformats.org/officeDocument/2006/relationships/oleObject" Target="embeddings/oleObject726.bin"/><Relationship Id="rId1480" Type="http://schemas.openxmlformats.org/officeDocument/2006/relationships/oleObject" Target="embeddings/oleObject843.bin"/><Relationship Id="rId850" Type="http://schemas.openxmlformats.org/officeDocument/2006/relationships/oleObject" Target="embeddings/oleObject488.bin"/><Relationship Id="rId948" Type="http://schemas.openxmlformats.org/officeDocument/2006/relationships/oleObject" Target="embeddings/oleObject537.bin"/><Relationship Id="rId1133" Type="http://schemas.openxmlformats.org/officeDocument/2006/relationships/image" Target="media/image491.wmf"/><Relationship Id="rId77" Type="http://schemas.openxmlformats.org/officeDocument/2006/relationships/oleObject" Target="embeddings/oleObject43.bin"/><Relationship Id="rId282" Type="http://schemas.openxmlformats.org/officeDocument/2006/relationships/oleObject" Target="embeddings/oleObject178.bin"/><Relationship Id="rId503" Type="http://schemas.openxmlformats.org/officeDocument/2006/relationships/image" Target="media/image202.wmf"/><Relationship Id="rId587" Type="http://schemas.openxmlformats.org/officeDocument/2006/relationships/oleObject" Target="embeddings/oleObject338.bin"/><Relationship Id="rId710" Type="http://schemas.openxmlformats.org/officeDocument/2006/relationships/oleObject" Target="embeddings/oleObject404.bin"/><Relationship Id="rId808" Type="http://schemas.openxmlformats.org/officeDocument/2006/relationships/image" Target="media/image337.wmf"/><Relationship Id="rId1340" Type="http://schemas.openxmlformats.org/officeDocument/2006/relationships/oleObject" Target="embeddings/oleObject765.bin"/><Relationship Id="rId1438" Type="http://schemas.openxmlformats.org/officeDocument/2006/relationships/image" Target="media/image615.wmf"/><Relationship Id="rId8" Type="http://schemas.openxmlformats.org/officeDocument/2006/relationships/image" Target="media/image2.gif"/><Relationship Id="rId142" Type="http://schemas.openxmlformats.org/officeDocument/2006/relationships/oleObject" Target="embeddings/oleObject99.bin"/><Relationship Id="rId447" Type="http://schemas.openxmlformats.org/officeDocument/2006/relationships/image" Target="media/image174.wmf"/><Relationship Id="rId794" Type="http://schemas.openxmlformats.org/officeDocument/2006/relationships/image" Target="media/image330.wmf"/><Relationship Id="rId1077" Type="http://schemas.openxmlformats.org/officeDocument/2006/relationships/image" Target="media/image465.wmf"/><Relationship Id="rId1200" Type="http://schemas.openxmlformats.org/officeDocument/2006/relationships/oleObject" Target="embeddings/oleObject673.bin"/><Relationship Id="rId654" Type="http://schemas.openxmlformats.org/officeDocument/2006/relationships/image" Target="media/image276.wmf"/><Relationship Id="rId861" Type="http://schemas.openxmlformats.org/officeDocument/2006/relationships/image" Target="media/image362.wmf"/><Relationship Id="rId959" Type="http://schemas.openxmlformats.org/officeDocument/2006/relationships/image" Target="media/image411.wmf"/><Relationship Id="rId1284" Type="http://schemas.openxmlformats.org/officeDocument/2006/relationships/image" Target="media/image547.wmf"/><Relationship Id="rId1491" Type="http://schemas.openxmlformats.org/officeDocument/2006/relationships/oleObject" Target="embeddings/oleObject854.bin"/><Relationship Id="rId1505" Type="http://schemas.openxmlformats.org/officeDocument/2006/relationships/oleObject" Target="embeddings/oleObject864.bin"/><Relationship Id="rId293" Type="http://schemas.openxmlformats.org/officeDocument/2006/relationships/image" Target="media/image104.wmf"/><Relationship Id="rId307" Type="http://schemas.openxmlformats.org/officeDocument/2006/relationships/image" Target="media/image108.wmf"/><Relationship Id="rId514" Type="http://schemas.openxmlformats.org/officeDocument/2006/relationships/oleObject" Target="embeddings/oleObject301.bin"/><Relationship Id="rId721" Type="http://schemas.openxmlformats.org/officeDocument/2006/relationships/image" Target="media/image306.wmf"/><Relationship Id="rId1144" Type="http://schemas.openxmlformats.org/officeDocument/2006/relationships/image" Target="media/image494.wmf"/><Relationship Id="rId1351" Type="http://schemas.openxmlformats.org/officeDocument/2006/relationships/image" Target="media/image575.wmf"/><Relationship Id="rId1449" Type="http://schemas.openxmlformats.org/officeDocument/2006/relationships/oleObject" Target="embeddings/oleObject823.bin"/><Relationship Id="rId88" Type="http://schemas.openxmlformats.org/officeDocument/2006/relationships/oleObject" Target="embeddings/oleObject54.bin"/><Relationship Id="rId153" Type="http://schemas.openxmlformats.org/officeDocument/2006/relationships/image" Target="media/image39.gif"/><Relationship Id="rId360" Type="http://schemas.openxmlformats.org/officeDocument/2006/relationships/image" Target="media/image131.wmf"/><Relationship Id="rId598" Type="http://schemas.openxmlformats.org/officeDocument/2006/relationships/image" Target="media/image249.wmf"/><Relationship Id="rId819" Type="http://schemas.openxmlformats.org/officeDocument/2006/relationships/image" Target="media/image342.wmf"/><Relationship Id="rId1004" Type="http://schemas.openxmlformats.org/officeDocument/2006/relationships/image" Target="media/image429.wmf"/><Relationship Id="rId1211" Type="http://schemas.openxmlformats.org/officeDocument/2006/relationships/oleObject" Target="embeddings/oleObject679.bin"/><Relationship Id="rId220" Type="http://schemas.openxmlformats.org/officeDocument/2006/relationships/image" Target="media/image73.wmf"/><Relationship Id="rId458" Type="http://schemas.openxmlformats.org/officeDocument/2006/relationships/oleObject" Target="embeddings/oleObject273.bin"/><Relationship Id="rId665" Type="http://schemas.openxmlformats.org/officeDocument/2006/relationships/oleObject" Target="embeddings/oleObject378.bin"/><Relationship Id="rId872" Type="http://schemas.openxmlformats.org/officeDocument/2006/relationships/oleObject" Target="embeddings/oleObject499.bin"/><Relationship Id="rId1088" Type="http://schemas.openxmlformats.org/officeDocument/2006/relationships/oleObject" Target="embeddings/oleObject612.bin"/><Relationship Id="rId1295" Type="http://schemas.openxmlformats.org/officeDocument/2006/relationships/image" Target="media/image548.wmf"/><Relationship Id="rId1309" Type="http://schemas.openxmlformats.org/officeDocument/2006/relationships/image" Target="media/image555.wmf"/><Relationship Id="rId1516" Type="http://schemas.openxmlformats.org/officeDocument/2006/relationships/image" Target="media/image641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200.bin"/><Relationship Id="rId525" Type="http://schemas.openxmlformats.org/officeDocument/2006/relationships/image" Target="media/image213.wmf"/><Relationship Id="rId732" Type="http://schemas.openxmlformats.org/officeDocument/2006/relationships/oleObject" Target="embeddings/oleObject415.bin"/><Relationship Id="rId1155" Type="http://schemas.openxmlformats.org/officeDocument/2006/relationships/image" Target="media/image499.wmf"/><Relationship Id="rId1362" Type="http://schemas.openxmlformats.org/officeDocument/2006/relationships/oleObject" Target="embeddings/oleObject776.bin"/><Relationship Id="rId99" Type="http://schemas.openxmlformats.org/officeDocument/2006/relationships/image" Target="media/image30.wmf"/><Relationship Id="rId164" Type="http://schemas.openxmlformats.org/officeDocument/2006/relationships/image" Target="media/image45.wmf"/><Relationship Id="rId371" Type="http://schemas.openxmlformats.org/officeDocument/2006/relationships/oleObject" Target="embeddings/oleObject229.bin"/><Relationship Id="rId1015" Type="http://schemas.openxmlformats.org/officeDocument/2006/relationships/oleObject" Target="embeddings/oleObject575.bin"/><Relationship Id="rId1222" Type="http://schemas.openxmlformats.org/officeDocument/2006/relationships/image" Target="media/image532.wmf"/><Relationship Id="rId469" Type="http://schemas.openxmlformats.org/officeDocument/2006/relationships/image" Target="media/image185.wmf"/><Relationship Id="rId676" Type="http://schemas.openxmlformats.org/officeDocument/2006/relationships/image" Target="media/image287.wmf"/><Relationship Id="rId883" Type="http://schemas.openxmlformats.org/officeDocument/2006/relationships/image" Target="media/image373.wmf"/><Relationship Id="rId1099" Type="http://schemas.openxmlformats.org/officeDocument/2006/relationships/image" Target="media/image476.wmf"/><Relationship Id="rId1527" Type="http://schemas.openxmlformats.org/officeDocument/2006/relationships/oleObject" Target="embeddings/oleObject875.bin"/><Relationship Id="rId26" Type="http://schemas.openxmlformats.org/officeDocument/2006/relationships/oleObject" Target="embeddings/oleObject11.bin"/><Relationship Id="rId231" Type="http://schemas.openxmlformats.org/officeDocument/2006/relationships/oleObject" Target="embeddings/oleObject149.bin"/><Relationship Id="rId329" Type="http://schemas.openxmlformats.org/officeDocument/2006/relationships/oleObject" Target="embeddings/oleObject208.bin"/><Relationship Id="rId536" Type="http://schemas.openxmlformats.org/officeDocument/2006/relationships/oleObject" Target="embeddings/oleObject312.bin"/><Relationship Id="rId1166" Type="http://schemas.openxmlformats.org/officeDocument/2006/relationships/oleObject" Target="embeddings/oleObject656.bin"/><Relationship Id="rId1373" Type="http://schemas.openxmlformats.org/officeDocument/2006/relationships/image" Target="media/image586.wmf"/><Relationship Id="rId175" Type="http://schemas.openxmlformats.org/officeDocument/2006/relationships/oleObject" Target="embeddings/oleObject119.bin"/><Relationship Id="rId743" Type="http://schemas.openxmlformats.org/officeDocument/2006/relationships/image" Target="media/image317.wmf"/><Relationship Id="rId950" Type="http://schemas.openxmlformats.org/officeDocument/2006/relationships/oleObject" Target="embeddings/oleObject538.bin"/><Relationship Id="rId1026" Type="http://schemas.openxmlformats.org/officeDocument/2006/relationships/image" Target="media/image440.wmf"/><Relationship Id="rId382" Type="http://schemas.openxmlformats.org/officeDocument/2006/relationships/oleObject" Target="embeddings/oleObject235.bin"/><Relationship Id="rId603" Type="http://schemas.openxmlformats.org/officeDocument/2006/relationships/image" Target="media/image251.wmf"/><Relationship Id="rId687" Type="http://schemas.openxmlformats.org/officeDocument/2006/relationships/image" Target="media/image289.wmf"/><Relationship Id="rId810" Type="http://schemas.openxmlformats.org/officeDocument/2006/relationships/image" Target="media/image338.wmf"/><Relationship Id="rId908" Type="http://schemas.openxmlformats.org/officeDocument/2006/relationships/oleObject" Target="embeddings/oleObject517.bin"/><Relationship Id="rId1233" Type="http://schemas.openxmlformats.org/officeDocument/2006/relationships/oleObject" Target="embeddings/oleObject690.bin"/><Relationship Id="rId1440" Type="http://schemas.openxmlformats.org/officeDocument/2006/relationships/image" Target="media/image616.wmf"/><Relationship Id="rId242" Type="http://schemas.openxmlformats.org/officeDocument/2006/relationships/oleObject" Target="embeddings/oleObject155.bin"/><Relationship Id="rId894" Type="http://schemas.openxmlformats.org/officeDocument/2006/relationships/oleObject" Target="embeddings/oleObject510.bin"/><Relationship Id="rId1177" Type="http://schemas.openxmlformats.org/officeDocument/2006/relationships/image" Target="media/image510.wmf"/><Relationship Id="rId1300" Type="http://schemas.openxmlformats.org/officeDocument/2006/relationships/oleObject" Target="embeddings/oleObject744.bin"/><Relationship Id="rId37" Type="http://schemas.openxmlformats.org/officeDocument/2006/relationships/image" Target="media/image15.wmf"/><Relationship Id="rId102" Type="http://schemas.openxmlformats.org/officeDocument/2006/relationships/image" Target="media/image31.wmf"/><Relationship Id="rId547" Type="http://schemas.openxmlformats.org/officeDocument/2006/relationships/image" Target="media/image224.wmf"/><Relationship Id="rId754" Type="http://schemas.openxmlformats.org/officeDocument/2006/relationships/oleObject" Target="embeddings/oleObject427.bin"/><Relationship Id="rId961" Type="http://schemas.openxmlformats.org/officeDocument/2006/relationships/image" Target="media/image412.wmf"/><Relationship Id="rId1384" Type="http://schemas.openxmlformats.org/officeDocument/2006/relationships/oleObject" Target="embeddings/oleObject787.bin"/><Relationship Id="rId90" Type="http://schemas.openxmlformats.org/officeDocument/2006/relationships/oleObject" Target="embeddings/oleObject56.bin"/><Relationship Id="rId186" Type="http://schemas.openxmlformats.org/officeDocument/2006/relationships/image" Target="media/image56.wmf"/><Relationship Id="rId393" Type="http://schemas.openxmlformats.org/officeDocument/2006/relationships/image" Target="media/image147.wmf"/><Relationship Id="rId407" Type="http://schemas.openxmlformats.org/officeDocument/2006/relationships/image" Target="media/image154.wmf"/><Relationship Id="rId614" Type="http://schemas.openxmlformats.org/officeDocument/2006/relationships/oleObject" Target="embeddings/oleObject352.bin"/><Relationship Id="rId821" Type="http://schemas.openxmlformats.org/officeDocument/2006/relationships/image" Target="media/image343.wmf"/><Relationship Id="rId1037" Type="http://schemas.openxmlformats.org/officeDocument/2006/relationships/image" Target="media/image445.wmf"/><Relationship Id="rId1244" Type="http://schemas.openxmlformats.org/officeDocument/2006/relationships/oleObject" Target="embeddings/oleObject700.bin"/><Relationship Id="rId1451" Type="http://schemas.openxmlformats.org/officeDocument/2006/relationships/oleObject" Target="embeddings/oleObject824.bin"/><Relationship Id="rId253" Type="http://schemas.openxmlformats.org/officeDocument/2006/relationships/image" Target="media/image87.wmf"/><Relationship Id="rId460" Type="http://schemas.openxmlformats.org/officeDocument/2006/relationships/oleObject" Target="embeddings/oleObject274.bin"/><Relationship Id="rId698" Type="http://schemas.openxmlformats.org/officeDocument/2006/relationships/oleObject" Target="embeddings/oleObject398.bin"/><Relationship Id="rId919" Type="http://schemas.openxmlformats.org/officeDocument/2006/relationships/image" Target="media/image391.wmf"/><Relationship Id="rId1090" Type="http://schemas.openxmlformats.org/officeDocument/2006/relationships/oleObject" Target="embeddings/oleObject613.bin"/><Relationship Id="rId1104" Type="http://schemas.openxmlformats.org/officeDocument/2006/relationships/image" Target="media/image478.wmf"/><Relationship Id="rId1311" Type="http://schemas.openxmlformats.org/officeDocument/2006/relationships/image" Target="media/image556.wmf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73.bin"/><Relationship Id="rId320" Type="http://schemas.openxmlformats.org/officeDocument/2006/relationships/oleObject" Target="embeddings/oleObject202.bin"/><Relationship Id="rId558" Type="http://schemas.openxmlformats.org/officeDocument/2006/relationships/oleObject" Target="embeddings/oleObject323.bin"/><Relationship Id="rId765" Type="http://schemas.openxmlformats.org/officeDocument/2006/relationships/oleObject" Target="embeddings/oleObject438.bin"/><Relationship Id="rId972" Type="http://schemas.openxmlformats.org/officeDocument/2006/relationships/oleObject" Target="embeddings/oleObject550.bin"/><Relationship Id="rId1188" Type="http://schemas.openxmlformats.org/officeDocument/2006/relationships/oleObject" Target="embeddings/oleObject667.bin"/><Relationship Id="rId1395" Type="http://schemas.openxmlformats.org/officeDocument/2006/relationships/image" Target="media/image597.wmf"/><Relationship Id="rId1409" Type="http://schemas.openxmlformats.org/officeDocument/2006/relationships/image" Target="media/image604.wmf"/><Relationship Id="rId197" Type="http://schemas.openxmlformats.org/officeDocument/2006/relationships/oleObject" Target="embeddings/oleObject130.bin"/><Relationship Id="rId418" Type="http://schemas.openxmlformats.org/officeDocument/2006/relationships/oleObject" Target="embeddings/oleObject253.bin"/><Relationship Id="rId625" Type="http://schemas.openxmlformats.org/officeDocument/2006/relationships/oleObject" Target="embeddings/oleObject358.bin"/><Relationship Id="rId832" Type="http://schemas.openxmlformats.org/officeDocument/2006/relationships/oleObject" Target="embeddings/oleObject478.bin"/><Relationship Id="rId1048" Type="http://schemas.openxmlformats.org/officeDocument/2006/relationships/oleObject" Target="embeddings/oleObject592.bin"/><Relationship Id="rId1255" Type="http://schemas.openxmlformats.org/officeDocument/2006/relationships/oleObject" Target="embeddings/oleObject711.bin"/><Relationship Id="rId1462" Type="http://schemas.openxmlformats.org/officeDocument/2006/relationships/image" Target="media/image627.wmf"/><Relationship Id="rId264" Type="http://schemas.openxmlformats.org/officeDocument/2006/relationships/oleObject" Target="embeddings/oleObject169.bin"/><Relationship Id="rId471" Type="http://schemas.openxmlformats.org/officeDocument/2006/relationships/image" Target="media/image186.wmf"/><Relationship Id="rId1115" Type="http://schemas.openxmlformats.org/officeDocument/2006/relationships/oleObject" Target="embeddings/oleObject627.bin"/><Relationship Id="rId1322" Type="http://schemas.openxmlformats.org/officeDocument/2006/relationships/oleObject" Target="embeddings/oleObject756.bin"/><Relationship Id="rId59" Type="http://schemas.openxmlformats.org/officeDocument/2006/relationships/image" Target="media/image26.wmf"/><Relationship Id="rId124" Type="http://schemas.openxmlformats.org/officeDocument/2006/relationships/oleObject" Target="embeddings/oleObject82.bin"/><Relationship Id="rId569" Type="http://schemas.openxmlformats.org/officeDocument/2006/relationships/image" Target="media/image235.wmf"/><Relationship Id="rId776" Type="http://schemas.openxmlformats.org/officeDocument/2006/relationships/oleObject" Target="embeddings/oleObject449.bin"/><Relationship Id="rId983" Type="http://schemas.openxmlformats.org/officeDocument/2006/relationships/oleObject" Target="embeddings/oleObject559.bin"/><Relationship Id="rId1199" Type="http://schemas.openxmlformats.org/officeDocument/2006/relationships/image" Target="media/image521.wmf"/><Relationship Id="rId331" Type="http://schemas.openxmlformats.org/officeDocument/2006/relationships/oleObject" Target="embeddings/oleObject209.bin"/><Relationship Id="rId429" Type="http://schemas.openxmlformats.org/officeDocument/2006/relationships/image" Target="media/image165.wmf"/><Relationship Id="rId636" Type="http://schemas.openxmlformats.org/officeDocument/2006/relationships/image" Target="media/image267.wmf"/><Relationship Id="rId1059" Type="http://schemas.openxmlformats.org/officeDocument/2006/relationships/image" Target="media/image456.wmf"/><Relationship Id="rId1266" Type="http://schemas.openxmlformats.org/officeDocument/2006/relationships/oleObject" Target="embeddings/oleObject722.bin"/><Relationship Id="rId1473" Type="http://schemas.openxmlformats.org/officeDocument/2006/relationships/oleObject" Target="embeddings/oleObject836.bin"/><Relationship Id="rId843" Type="http://schemas.openxmlformats.org/officeDocument/2006/relationships/image" Target="media/image353.wmf"/><Relationship Id="rId1126" Type="http://schemas.openxmlformats.org/officeDocument/2006/relationships/image" Target="media/image488.wmf"/><Relationship Id="rId275" Type="http://schemas.openxmlformats.org/officeDocument/2006/relationships/image" Target="media/image95.wmf"/><Relationship Id="rId482" Type="http://schemas.openxmlformats.org/officeDocument/2006/relationships/oleObject" Target="embeddings/oleObject285.bin"/><Relationship Id="rId703" Type="http://schemas.openxmlformats.org/officeDocument/2006/relationships/image" Target="media/image297.wmf"/><Relationship Id="rId910" Type="http://schemas.openxmlformats.org/officeDocument/2006/relationships/oleObject" Target="embeddings/oleObject518.bin"/><Relationship Id="rId1333" Type="http://schemas.openxmlformats.org/officeDocument/2006/relationships/image" Target="media/image566.wmf"/><Relationship Id="rId135" Type="http://schemas.openxmlformats.org/officeDocument/2006/relationships/oleObject" Target="embeddings/oleObject92.bin"/><Relationship Id="rId342" Type="http://schemas.openxmlformats.org/officeDocument/2006/relationships/image" Target="media/image122.wmf"/><Relationship Id="rId787" Type="http://schemas.openxmlformats.org/officeDocument/2006/relationships/oleObject" Target="embeddings/oleObject455.bin"/><Relationship Id="rId994" Type="http://schemas.openxmlformats.org/officeDocument/2006/relationships/image" Target="media/image424.wmf"/><Relationship Id="rId1400" Type="http://schemas.openxmlformats.org/officeDocument/2006/relationships/oleObject" Target="embeddings/oleObject795.bin"/><Relationship Id="rId202" Type="http://schemas.openxmlformats.org/officeDocument/2006/relationships/image" Target="media/image64.wmf"/><Relationship Id="rId647" Type="http://schemas.openxmlformats.org/officeDocument/2006/relationships/oleObject" Target="embeddings/oleObject369.bin"/><Relationship Id="rId854" Type="http://schemas.openxmlformats.org/officeDocument/2006/relationships/oleObject" Target="embeddings/oleObject490.bin"/><Relationship Id="rId1277" Type="http://schemas.openxmlformats.org/officeDocument/2006/relationships/oleObject" Target="embeddings/oleObject728.bin"/><Relationship Id="rId1484" Type="http://schemas.openxmlformats.org/officeDocument/2006/relationships/oleObject" Target="embeddings/oleObject847.bin"/><Relationship Id="rId286" Type="http://schemas.openxmlformats.org/officeDocument/2006/relationships/oleObject" Target="embeddings/oleObject180.bin"/><Relationship Id="rId493" Type="http://schemas.openxmlformats.org/officeDocument/2006/relationships/image" Target="media/image197.wmf"/><Relationship Id="rId507" Type="http://schemas.openxmlformats.org/officeDocument/2006/relationships/image" Target="media/image204.wmf"/><Relationship Id="rId714" Type="http://schemas.openxmlformats.org/officeDocument/2006/relationships/oleObject" Target="embeddings/oleObject406.bin"/><Relationship Id="rId921" Type="http://schemas.openxmlformats.org/officeDocument/2006/relationships/image" Target="media/image392.wmf"/><Relationship Id="rId1137" Type="http://schemas.openxmlformats.org/officeDocument/2006/relationships/image" Target="media/image493.wmf"/><Relationship Id="rId1344" Type="http://schemas.openxmlformats.org/officeDocument/2006/relationships/oleObject" Target="embeddings/oleObject767.bin"/><Relationship Id="rId50" Type="http://schemas.openxmlformats.org/officeDocument/2006/relationships/oleObject" Target="embeddings/oleObject23.bin"/><Relationship Id="rId146" Type="http://schemas.openxmlformats.org/officeDocument/2006/relationships/oleObject" Target="embeddings/oleObject103.bin"/><Relationship Id="rId353" Type="http://schemas.openxmlformats.org/officeDocument/2006/relationships/oleObject" Target="embeddings/oleObject220.bin"/><Relationship Id="rId560" Type="http://schemas.openxmlformats.org/officeDocument/2006/relationships/oleObject" Target="embeddings/oleObject324.bin"/><Relationship Id="rId798" Type="http://schemas.openxmlformats.org/officeDocument/2006/relationships/image" Target="media/image332.wmf"/><Relationship Id="rId1190" Type="http://schemas.openxmlformats.org/officeDocument/2006/relationships/oleObject" Target="embeddings/oleObject668.bin"/><Relationship Id="rId1204" Type="http://schemas.openxmlformats.org/officeDocument/2006/relationships/oleObject" Target="embeddings/oleObject675.bin"/><Relationship Id="rId1411" Type="http://schemas.openxmlformats.org/officeDocument/2006/relationships/image" Target="media/image605.wmf"/><Relationship Id="rId213" Type="http://schemas.openxmlformats.org/officeDocument/2006/relationships/oleObject" Target="embeddings/oleObject138.bin"/><Relationship Id="rId420" Type="http://schemas.openxmlformats.org/officeDocument/2006/relationships/oleObject" Target="embeddings/oleObject254.bin"/><Relationship Id="rId658" Type="http://schemas.openxmlformats.org/officeDocument/2006/relationships/image" Target="media/image278.wmf"/><Relationship Id="rId865" Type="http://schemas.openxmlformats.org/officeDocument/2006/relationships/image" Target="media/image364.wmf"/><Relationship Id="rId1050" Type="http://schemas.openxmlformats.org/officeDocument/2006/relationships/oleObject" Target="embeddings/oleObject593.bin"/><Relationship Id="rId1288" Type="http://schemas.openxmlformats.org/officeDocument/2006/relationships/oleObject" Target="embeddings/oleObject735.bin"/><Relationship Id="rId1495" Type="http://schemas.openxmlformats.org/officeDocument/2006/relationships/oleObject" Target="embeddings/oleObject858.bin"/><Relationship Id="rId1509" Type="http://schemas.openxmlformats.org/officeDocument/2006/relationships/oleObject" Target="embeddings/oleObject866.bin"/><Relationship Id="rId297" Type="http://schemas.openxmlformats.org/officeDocument/2006/relationships/oleObject" Target="embeddings/oleObject187.bin"/><Relationship Id="rId518" Type="http://schemas.openxmlformats.org/officeDocument/2006/relationships/oleObject" Target="embeddings/oleObject303.bin"/><Relationship Id="rId725" Type="http://schemas.openxmlformats.org/officeDocument/2006/relationships/image" Target="media/image308.wmf"/><Relationship Id="rId932" Type="http://schemas.openxmlformats.org/officeDocument/2006/relationships/oleObject" Target="embeddings/oleObject529.bin"/><Relationship Id="rId1148" Type="http://schemas.openxmlformats.org/officeDocument/2006/relationships/image" Target="media/image496.wmf"/><Relationship Id="rId1355" Type="http://schemas.openxmlformats.org/officeDocument/2006/relationships/image" Target="media/image577.wmf"/><Relationship Id="rId157" Type="http://schemas.openxmlformats.org/officeDocument/2006/relationships/oleObject" Target="embeddings/oleObject110.bin"/><Relationship Id="rId364" Type="http://schemas.openxmlformats.org/officeDocument/2006/relationships/image" Target="media/image133.wmf"/><Relationship Id="rId1008" Type="http://schemas.openxmlformats.org/officeDocument/2006/relationships/image" Target="media/image431.wmf"/><Relationship Id="rId1215" Type="http://schemas.openxmlformats.org/officeDocument/2006/relationships/oleObject" Target="embeddings/oleObject681.bin"/><Relationship Id="rId1422" Type="http://schemas.openxmlformats.org/officeDocument/2006/relationships/image" Target="media/image607.wmf"/><Relationship Id="rId61" Type="http://schemas.openxmlformats.org/officeDocument/2006/relationships/image" Target="media/image27.wmf"/><Relationship Id="rId571" Type="http://schemas.openxmlformats.org/officeDocument/2006/relationships/image" Target="media/image236.wmf"/><Relationship Id="rId669" Type="http://schemas.openxmlformats.org/officeDocument/2006/relationships/oleObject" Target="embeddings/oleObject380.bin"/><Relationship Id="rId876" Type="http://schemas.openxmlformats.org/officeDocument/2006/relationships/oleObject" Target="embeddings/oleObject501.bin"/><Relationship Id="rId1299" Type="http://schemas.openxmlformats.org/officeDocument/2006/relationships/image" Target="media/image550.wmf"/><Relationship Id="rId19" Type="http://schemas.openxmlformats.org/officeDocument/2006/relationships/oleObject" Target="embeddings/oleObject6.bin"/><Relationship Id="rId224" Type="http://schemas.openxmlformats.org/officeDocument/2006/relationships/image" Target="media/image75.wmf"/><Relationship Id="rId431" Type="http://schemas.openxmlformats.org/officeDocument/2006/relationships/image" Target="media/image166.wmf"/><Relationship Id="rId529" Type="http://schemas.openxmlformats.org/officeDocument/2006/relationships/image" Target="media/image215.wmf"/><Relationship Id="rId736" Type="http://schemas.openxmlformats.org/officeDocument/2006/relationships/oleObject" Target="embeddings/oleObject417.bin"/><Relationship Id="rId1061" Type="http://schemas.openxmlformats.org/officeDocument/2006/relationships/image" Target="media/image457.wmf"/><Relationship Id="rId1159" Type="http://schemas.openxmlformats.org/officeDocument/2006/relationships/image" Target="media/image501.wmf"/><Relationship Id="rId1366" Type="http://schemas.openxmlformats.org/officeDocument/2006/relationships/oleObject" Target="embeddings/oleObject778.bin"/><Relationship Id="rId168" Type="http://schemas.openxmlformats.org/officeDocument/2006/relationships/image" Target="media/image47.wmf"/><Relationship Id="rId943" Type="http://schemas.openxmlformats.org/officeDocument/2006/relationships/image" Target="media/image403.wmf"/><Relationship Id="rId1019" Type="http://schemas.openxmlformats.org/officeDocument/2006/relationships/oleObject" Target="embeddings/oleObject577.bin"/><Relationship Id="rId72" Type="http://schemas.openxmlformats.org/officeDocument/2006/relationships/oleObject" Target="embeddings/oleObject38.bin"/><Relationship Id="rId375" Type="http://schemas.openxmlformats.org/officeDocument/2006/relationships/oleObject" Target="embeddings/oleObject231.bin"/><Relationship Id="rId582" Type="http://schemas.openxmlformats.org/officeDocument/2006/relationships/oleObject" Target="embeddings/oleObject335.bin"/><Relationship Id="rId803" Type="http://schemas.openxmlformats.org/officeDocument/2006/relationships/oleObject" Target="embeddings/oleObject463.bin"/><Relationship Id="rId1226" Type="http://schemas.openxmlformats.org/officeDocument/2006/relationships/image" Target="media/image534.wmf"/><Relationship Id="rId1433" Type="http://schemas.openxmlformats.org/officeDocument/2006/relationships/oleObject" Target="embeddings/oleObject815.bin"/><Relationship Id="rId3" Type="http://schemas.openxmlformats.org/officeDocument/2006/relationships/settings" Target="settings.xml"/><Relationship Id="rId235" Type="http://schemas.openxmlformats.org/officeDocument/2006/relationships/image" Target="media/image78.wmf"/><Relationship Id="rId442" Type="http://schemas.openxmlformats.org/officeDocument/2006/relationships/oleObject" Target="embeddings/oleObject265.bin"/><Relationship Id="rId887" Type="http://schemas.openxmlformats.org/officeDocument/2006/relationships/image" Target="media/image375.wmf"/><Relationship Id="rId1072" Type="http://schemas.openxmlformats.org/officeDocument/2006/relationships/oleObject" Target="embeddings/oleObject604.bin"/><Relationship Id="rId1500" Type="http://schemas.openxmlformats.org/officeDocument/2006/relationships/image" Target="media/image633.wmf"/><Relationship Id="rId302" Type="http://schemas.openxmlformats.org/officeDocument/2006/relationships/oleObject" Target="embeddings/oleObject191.bin"/><Relationship Id="rId747" Type="http://schemas.openxmlformats.org/officeDocument/2006/relationships/image" Target="media/image319.wmf"/><Relationship Id="rId954" Type="http://schemas.openxmlformats.org/officeDocument/2006/relationships/oleObject" Target="embeddings/oleObject540.bin"/><Relationship Id="rId1377" Type="http://schemas.openxmlformats.org/officeDocument/2006/relationships/image" Target="media/image588.wmf"/><Relationship Id="rId83" Type="http://schemas.openxmlformats.org/officeDocument/2006/relationships/oleObject" Target="embeddings/oleObject49.bin"/><Relationship Id="rId179" Type="http://schemas.openxmlformats.org/officeDocument/2006/relationships/oleObject" Target="embeddings/oleObject121.bin"/><Relationship Id="rId386" Type="http://schemas.openxmlformats.org/officeDocument/2006/relationships/image" Target="media/image143.png"/><Relationship Id="rId593" Type="http://schemas.openxmlformats.org/officeDocument/2006/relationships/oleObject" Target="embeddings/oleObject341.bin"/><Relationship Id="rId607" Type="http://schemas.openxmlformats.org/officeDocument/2006/relationships/image" Target="media/image253.wmf"/><Relationship Id="rId814" Type="http://schemas.openxmlformats.org/officeDocument/2006/relationships/image" Target="media/image340.wmf"/><Relationship Id="rId1237" Type="http://schemas.openxmlformats.org/officeDocument/2006/relationships/oleObject" Target="embeddings/oleObject693.bin"/><Relationship Id="rId1444" Type="http://schemas.openxmlformats.org/officeDocument/2006/relationships/image" Target="media/image618.wmf"/><Relationship Id="rId246" Type="http://schemas.openxmlformats.org/officeDocument/2006/relationships/oleObject" Target="embeddings/oleObject157.bin"/><Relationship Id="rId453" Type="http://schemas.openxmlformats.org/officeDocument/2006/relationships/image" Target="media/image177.wmf"/><Relationship Id="rId660" Type="http://schemas.openxmlformats.org/officeDocument/2006/relationships/image" Target="media/image279.wmf"/><Relationship Id="rId898" Type="http://schemas.openxmlformats.org/officeDocument/2006/relationships/oleObject" Target="embeddings/oleObject512.bin"/><Relationship Id="rId1083" Type="http://schemas.openxmlformats.org/officeDocument/2006/relationships/image" Target="media/image468.wmf"/><Relationship Id="rId1290" Type="http://schemas.openxmlformats.org/officeDocument/2006/relationships/oleObject" Target="embeddings/oleObject737.bin"/><Relationship Id="rId1304" Type="http://schemas.openxmlformats.org/officeDocument/2006/relationships/oleObject" Target="embeddings/oleObject746.bin"/><Relationship Id="rId1511" Type="http://schemas.openxmlformats.org/officeDocument/2006/relationships/oleObject" Target="embeddings/oleObject867.bin"/><Relationship Id="rId106" Type="http://schemas.openxmlformats.org/officeDocument/2006/relationships/image" Target="media/image33.wmf"/><Relationship Id="rId313" Type="http://schemas.openxmlformats.org/officeDocument/2006/relationships/oleObject" Target="embeddings/oleObject197.bin"/><Relationship Id="rId758" Type="http://schemas.openxmlformats.org/officeDocument/2006/relationships/oleObject" Target="embeddings/oleObject431.bin"/><Relationship Id="rId965" Type="http://schemas.openxmlformats.org/officeDocument/2006/relationships/image" Target="media/image414.wmf"/><Relationship Id="rId1150" Type="http://schemas.openxmlformats.org/officeDocument/2006/relationships/image" Target="media/image497.wmf"/><Relationship Id="rId1388" Type="http://schemas.openxmlformats.org/officeDocument/2006/relationships/oleObject" Target="embeddings/oleObject789.bin"/><Relationship Id="rId10" Type="http://schemas.openxmlformats.org/officeDocument/2006/relationships/oleObject" Target="embeddings/oleObject1.bin"/><Relationship Id="rId94" Type="http://schemas.openxmlformats.org/officeDocument/2006/relationships/oleObject" Target="embeddings/oleObject60.bin"/><Relationship Id="rId397" Type="http://schemas.openxmlformats.org/officeDocument/2006/relationships/image" Target="media/image149.wmf"/><Relationship Id="rId520" Type="http://schemas.openxmlformats.org/officeDocument/2006/relationships/oleObject" Target="embeddings/oleObject304.bin"/><Relationship Id="rId618" Type="http://schemas.openxmlformats.org/officeDocument/2006/relationships/oleObject" Target="embeddings/oleObject354.bin"/><Relationship Id="rId825" Type="http://schemas.openxmlformats.org/officeDocument/2006/relationships/image" Target="media/image345.wmf"/><Relationship Id="rId1248" Type="http://schemas.openxmlformats.org/officeDocument/2006/relationships/oleObject" Target="embeddings/oleObject704.bin"/><Relationship Id="rId1455" Type="http://schemas.openxmlformats.org/officeDocument/2006/relationships/oleObject" Target="embeddings/oleObject826.bin"/><Relationship Id="rId257" Type="http://schemas.openxmlformats.org/officeDocument/2006/relationships/oleObject" Target="embeddings/oleObject164.bin"/><Relationship Id="rId464" Type="http://schemas.openxmlformats.org/officeDocument/2006/relationships/oleObject" Target="embeddings/oleObject276.bin"/><Relationship Id="rId1010" Type="http://schemas.openxmlformats.org/officeDocument/2006/relationships/image" Target="media/image432.wmf"/><Relationship Id="rId1094" Type="http://schemas.openxmlformats.org/officeDocument/2006/relationships/oleObject" Target="embeddings/oleObject615.bin"/><Relationship Id="rId1108" Type="http://schemas.openxmlformats.org/officeDocument/2006/relationships/oleObject" Target="embeddings/oleObject623.bin"/><Relationship Id="rId1315" Type="http://schemas.openxmlformats.org/officeDocument/2006/relationships/oleObject" Target="embeddings/oleObject752.bin"/><Relationship Id="rId117" Type="http://schemas.openxmlformats.org/officeDocument/2006/relationships/oleObject" Target="embeddings/oleObject77.bin"/><Relationship Id="rId671" Type="http://schemas.openxmlformats.org/officeDocument/2006/relationships/oleObject" Target="embeddings/oleObject381.bin"/><Relationship Id="rId769" Type="http://schemas.openxmlformats.org/officeDocument/2006/relationships/oleObject" Target="embeddings/oleObject442.bin"/><Relationship Id="rId976" Type="http://schemas.openxmlformats.org/officeDocument/2006/relationships/oleObject" Target="embeddings/oleObject554.bin"/><Relationship Id="rId1399" Type="http://schemas.openxmlformats.org/officeDocument/2006/relationships/image" Target="media/image599.wmf"/><Relationship Id="rId324" Type="http://schemas.openxmlformats.org/officeDocument/2006/relationships/image" Target="media/image113.wmf"/><Relationship Id="rId531" Type="http://schemas.openxmlformats.org/officeDocument/2006/relationships/image" Target="media/image216.wmf"/><Relationship Id="rId629" Type="http://schemas.openxmlformats.org/officeDocument/2006/relationships/oleObject" Target="embeddings/oleObject360.bin"/><Relationship Id="rId1161" Type="http://schemas.openxmlformats.org/officeDocument/2006/relationships/image" Target="media/image502.wmf"/><Relationship Id="rId1259" Type="http://schemas.openxmlformats.org/officeDocument/2006/relationships/oleObject" Target="embeddings/oleObject715.bin"/><Relationship Id="rId1466" Type="http://schemas.openxmlformats.org/officeDocument/2006/relationships/image" Target="media/image629.wmf"/><Relationship Id="rId836" Type="http://schemas.openxmlformats.org/officeDocument/2006/relationships/oleObject" Target="embeddings/oleObject480.bin"/><Relationship Id="rId1021" Type="http://schemas.openxmlformats.org/officeDocument/2006/relationships/oleObject" Target="embeddings/oleObject578.bin"/><Relationship Id="rId1119" Type="http://schemas.openxmlformats.org/officeDocument/2006/relationships/oleObject" Target="embeddings/oleObject629.bin"/><Relationship Id="rId903" Type="http://schemas.openxmlformats.org/officeDocument/2006/relationships/image" Target="media/image383.wmf"/><Relationship Id="rId1326" Type="http://schemas.openxmlformats.org/officeDocument/2006/relationships/oleObject" Target="embeddings/oleObject758.bin"/><Relationship Id="rId1533" Type="http://schemas.openxmlformats.org/officeDocument/2006/relationships/oleObject" Target="embeddings/oleObject878.bin"/><Relationship Id="rId32" Type="http://schemas.openxmlformats.org/officeDocument/2006/relationships/oleObject" Target="embeddings/oleObject14.bin"/><Relationship Id="rId181" Type="http://schemas.openxmlformats.org/officeDocument/2006/relationships/oleObject" Target="embeddings/oleObject122.bin"/><Relationship Id="rId279" Type="http://schemas.openxmlformats.org/officeDocument/2006/relationships/image" Target="media/image97.wmf"/><Relationship Id="rId486" Type="http://schemas.openxmlformats.org/officeDocument/2006/relationships/oleObject" Target="embeddings/oleObject287.bin"/><Relationship Id="rId693" Type="http://schemas.openxmlformats.org/officeDocument/2006/relationships/image" Target="media/image292.wmf"/><Relationship Id="rId139" Type="http://schemas.openxmlformats.org/officeDocument/2006/relationships/oleObject" Target="embeddings/oleObject96.bin"/><Relationship Id="rId346" Type="http://schemas.openxmlformats.org/officeDocument/2006/relationships/image" Target="media/image124.wmf"/><Relationship Id="rId553" Type="http://schemas.openxmlformats.org/officeDocument/2006/relationships/image" Target="media/image227.wmf"/><Relationship Id="rId760" Type="http://schemas.openxmlformats.org/officeDocument/2006/relationships/oleObject" Target="embeddings/oleObject433.bin"/><Relationship Id="rId998" Type="http://schemas.openxmlformats.org/officeDocument/2006/relationships/image" Target="media/image426.wmf"/><Relationship Id="rId1183" Type="http://schemas.openxmlformats.org/officeDocument/2006/relationships/image" Target="media/image513.wmf"/><Relationship Id="rId1390" Type="http://schemas.openxmlformats.org/officeDocument/2006/relationships/oleObject" Target="embeddings/oleObject790.bin"/><Relationship Id="rId206" Type="http://schemas.openxmlformats.org/officeDocument/2006/relationships/image" Target="media/image66.wmf"/><Relationship Id="rId413" Type="http://schemas.openxmlformats.org/officeDocument/2006/relationships/image" Target="media/image157.wmf"/><Relationship Id="rId858" Type="http://schemas.openxmlformats.org/officeDocument/2006/relationships/oleObject" Target="embeddings/oleObject492.bin"/><Relationship Id="rId1043" Type="http://schemas.openxmlformats.org/officeDocument/2006/relationships/image" Target="media/image448.wmf"/><Relationship Id="rId1488" Type="http://schemas.openxmlformats.org/officeDocument/2006/relationships/oleObject" Target="embeddings/oleObject851.bin"/><Relationship Id="rId620" Type="http://schemas.openxmlformats.org/officeDocument/2006/relationships/oleObject" Target="embeddings/oleObject355.bin"/><Relationship Id="rId718" Type="http://schemas.openxmlformats.org/officeDocument/2006/relationships/oleObject" Target="embeddings/oleObject408.bin"/><Relationship Id="rId925" Type="http://schemas.openxmlformats.org/officeDocument/2006/relationships/image" Target="media/image394.wmf"/><Relationship Id="rId1250" Type="http://schemas.openxmlformats.org/officeDocument/2006/relationships/oleObject" Target="embeddings/oleObject706.bin"/><Relationship Id="rId1348" Type="http://schemas.openxmlformats.org/officeDocument/2006/relationships/oleObject" Target="embeddings/oleObject769.bin"/><Relationship Id="rId1110" Type="http://schemas.openxmlformats.org/officeDocument/2006/relationships/oleObject" Target="embeddings/oleObject624.bin"/><Relationship Id="rId1208" Type="http://schemas.openxmlformats.org/officeDocument/2006/relationships/image" Target="media/image525.wmf"/><Relationship Id="rId1415" Type="http://schemas.openxmlformats.org/officeDocument/2006/relationships/oleObject" Target="embeddings/oleObject804.bin"/><Relationship Id="rId54" Type="http://schemas.openxmlformats.org/officeDocument/2006/relationships/oleObject" Target="embeddings/oleObject25.bin"/><Relationship Id="rId270" Type="http://schemas.openxmlformats.org/officeDocument/2006/relationships/oleObject" Target="embeddings/oleObject172.bin"/><Relationship Id="rId130" Type="http://schemas.openxmlformats.org/officeDocument/2006/relationships/oleObject" Target="embeddings/oleObject88.bin"/><Relationship Id="rId368" Type="http://schemas.openxmlformats.org/officeDocument/2006/relationships/image" Target="media/image135.wmf"/><Relationship Id="rId575" Type="http://schemas.openxmlformats.org/officeDocument/2006/relationships/image" Target="media/image238.wmf"/><Relationship Id="rId782" Type="http://schemas.openxmlformats.org/officeDocument/2006/relationships/image" Target="media/image324.wmf"/><Relationship Id="rId228" Type="http://schemas.openxmlformats.org/officeDocument/2006/relationships/oleObject" Target="embeddings/oleObject146.bin"/><Relationship Id="rId435" Type="http://schemas.openxmlformats.org/officeDocument/2006/relationships/image" Target="media/image168.wmf"/><Relationship Id="rId642" Type="http://schemas.openxmlformats.org/officeDocument/2006/relationships/image" Target="media/image270.wmf"/><Relationship Id="rId1065" Type="http://schemas.openxmlformats.org/officeDocument/2006/relationships/image" Target="media/image459.wmf"/><Relationship Id="rId1272" Type="http://schemas.openxmlformats.org/officeDocument/2006/relationships/image" Target="media/image541.wmf"/><Relationship Id="rId502" Type="http://schemas.openxmlformats.org/officeDocument/2006/relationships/oleObject" Target="embeddings/oleObject295.bin"/><Relationship Id="rId947" Type="http://schemas.openxmlformats.org/officeDocument/2006/relationships/image" Target="media/image405.wmf"/><Relationship Id="rId1132" Type="http://schemas.openxmlformats.org/officeDocument/2006/relationships/oleObject" Target="embeddings/oleObject636.bin"/><Relationship Id="rId76" Type="http://schemas.openxmlformats.org/officeDocument/2006/relationships/oleObject" Target="embeddings/oleObject42.bin"/><Relationship Id="rId807" Type="http://schemas.openxmlformats.org/officeDocument/2006/relationships/oleObject" Target="embeddings/oleObject465.bin"/><Relationship Id="rId1437" Type="http://schemas.openxmlformats.org/officeDocument/2006/relationships/oleObject" Target="embeddings/oleObject817.bin"/><Relationship Id="rId1504" Type="http://schemas.openxmlformats.org/officeDocument/2006/relationships/image" Target="media/image635.wmf"/><Relationship Id="rId292" Type="http://schemas.openxmlformats.org/officeDocument/2006/relationships/oleObject" Target="embeddings/oleObject183.bin"/><Relationship Id="rId597" Type="http://schemas.openxmlformats.org/officeDocument/2006/relationships/oleObject" Target="embeddings/oleObject343.bin"/><Relationship Id="rId152" Type="http://schemas.openxmlformats.org/officeDocument/2006/relationships/oleObject" Target="embeddings/oleObject108.bin"/><Relationship Id="rId457" Type="http://schemas.openxmlformats.org/officeDocument/2006/relationships/image" Target="media/image179.wmf"/><Relationship Id="rId1087" Type="http://schemas.openxmlformats.org/officeDocument/2006/relationships/image" Target="media/image470.wmf"/><Relationship Id="rId1294" Type="http://schemas.openxmlformats.org/officeDocument/2006/relationships/oleObject" Target="embeddings/oleObject741.bin"/><Relationship Id="rId664" Type="http://schemas.openxmlformats.org/officeDocument/2006/relationships/image" Target="media/image281.wmf"/><Relationship Id="rId871" Type="http://schemas.openxmlformats.org/officeDocument/2006/relationships/image" Target="media/image367.wmf"/><Relationship Id="rId969" Type="http://schemas.openxmlformats.org/officeDocument/2006/relationships/oleObject" Target="embeddings/oleObject548.bin"/><Relationship Id="rId317" Type="http://schemas.openxmlformats.org/officeDocument/2006/relationships/oleObject" Target="embeddings/oleObject199.bin"/><Relationship Id="rId524" Type="http://schemas.openxmlformats.org/officeDocument/2006/relationships/oleObject" Target="embeddings/oleObject306.bin"/><Relationship Id="rId731" Type="http://schemas.openxmlformats.org/officeDocument/2006/relationships/image" Target="media/image311.wmf"/><Relationship Id="rId1154" Type="http://schemas.openxmlformats.org/officeDocument/2006/relationships/oleObject" Target="embeddings/oleObject650.bin"/><Relationship Id="rId1361" Type="http://schemas.openxmlformats.org/officeDocument/2006/relationships/image" Target="media/image580.wmf"/><Relationship Id="rId1459" Type="http://schemas.openxmlformats.org/officeDocument/2006/relationships/oleObject" Target="embeddings/oleObject828.bin"/><Relationship Id="rId98" Type="http://schemas.openxmlformats.org/officeDocument/2006/relationships/oleObject" Target="embeddings/oleObject63.bin"/><Relationship Id="rId829" Type="http://schemas.openxmlformats.org/officeDocument/2006/relationships/image" Target="media/image347.wmf"/><Relationship Id="rId1014" Type="http://schemas.openxmlformats.org/officeDocument/2006/relationships/image" Target="media/image434.wmf"/><Relationship Id="rId1221" Type="http://schemas.openxmlformats.org/officeDocument/2006/relationships/oleObject" Target="embeddings/oleObject684.bin"/><Relationship Id="rId1319" Type="http://schemas.openxmlformats.org/officeDocument/2006/relationships/image" Target="media/image559.wmf"/><Relationship Id="rId1526" Type="http://schemas.openxmlformats.org/officeDocument/2006/relationships/image" Target="media/image646.wmf"/><Relationship Id="rId25" Type="http://schemas.openxmlformats.org/officeDocument/2006/relationships/image" Target="media/image9.wmf"/><Relationship Id="rId174" Type="http://schemas.openxmlformats.org/officeDocument/2006/relationships/image" Target="media/image50.wmf"/><Relationship Id="rId381" Type="http://schemas.openxmlformats.org/officeDocument/2006/relationships/image" Target="media/image141.wmf"/><Relationship Id="rId241" Type="http://schemas.openxmlformats.org/officeDocument/2006/relationships/image" Target="media/image81.wmf"/><Relationship Id="rId479" Type="http://schemas.openxmlformats.org/officeDocument/2006/relationships/image" Target="media/image190.wmf"/><Relationship Id="rId686" Type="http://schemas.openxmlformats.org/officeDocument/2006/relationships/oleObject" Target="embeddings/oleObject392.bin"/><Relationship Id="rId893" Type="http://schemas.openxmlformats.org/officeDocument/2006/relationships/image" Target="media/image378.wmf"/><Relationship Id="rId339" Type="http://schemas.openxmlformats.org/officeDocument/2006/relationships/oleObject" Target="embeddings/oleObject213.bin"/><Relationship Id="rId546" Type="http://schemas.openxmlformats.org/officeDocument/2006/relationships/oleObject" Target="embeddings/oleObject317.bin"/><Relationship Id="rId753" Type="http://schemas.openxmlformats.org/officeDocument/2006/relationships/oleObject" Target="embeddings/oleObject426.bin"/><Relationship Id="rId1176" Type="http://schemas.openxmlformats.org/officeDocument/2006/relationships/oleObject" Target="embeddings/oleObject661.bin"/><Relationship Id="rId1383" Type="http://schemas.openxmlformats.org/officeDocument/2006/relationships/image" Target="media/image591.wmf"/><Relationship Id="rId101" Type="http://schemas.openxmlformats.org/officeDocument/2006/relationships/oleObject" Target="embeddings/oleObject65.bin"/><Relationship Id="rId406" Type="http://schemas.openxmlformats.org/officeDocument/2006/relationships/oleObject" Target="embeddings/oleObject247.bin"/><Relationship Id="rId960" Type="http://schemas.openxmlformats.org/officeDocument/2006/relationships/oleObject" Target="embeddings/oleObject543.bin"/><Relationship Id="rId1036" Type="http://schemas.openxmlformats.org/officeDocument/2006/relationships/oleObject" Target="embeddings/oleObject586.bin"/><Relationship Id="rId1243" Type="http://schemas.openxmlformats.org/officeDocument/2006/relationships/oleObject" Target="embeddings/oleObject699.bin"/><Relationship Id="rId613" Type="http://schemas.openxmlformats.org/officeDocument/2006/relationships/image" Target="media/image256.wmf"/><Relationship Id="rId820" Type="http://schemas.openxmlformats.org/officeDocument/2006/relationships/oleObject" Target="embeddings/oleObject472.bin"/><Relationship Id="rId918" Type="http://schemas.openxmlformats.org/officeDocument/2006/relationships/oleObject" Target="embeddings/oleObject522.bin"/><Relationship Id="rId1450" Type="http://schemas.openxmlformats.org/officeDocument/2006/relationships/image" Target="media/image621.wmf"/><Relationship Id="rId1103" Type="http://schemas.openxmlformats.org/officeDocument/2006/relationships/oleObject" Target="embeddings/oleObject620.bin"/><Relationship Id="rId1310" Type="http://schemas.openxmlformats.org/officeDocument/2006/relationships/oleObject" Target="embeddings/oleObject749.bin"/><Relationship Id="rId1408" Type="http://schemas.openxmlformats.org/officeDocument/2006/relationships/oleObject" Target="embeddings/oleObject799.bin"/><Relationship Id="rId47" Type="http://schemas.openxmlformats.org/officeDocument/2006/relationships/image" Target="media/image20.wmf"/><Relationship Id="rId196" Type="http://schemas.openxmlformats.org/officeDocument/2006/relationships/image" Target="media/image61.wmf"/><Relationship Id="rId263" Type="http://schemas.openxmlformats.org/officeDocument/2006/relationships/image" Target="media/image89.wmf"/><Relationship Id="rId470" Type="http://schemas.openxmlformats.org/officeDocument/2006/relationships/oleObject" Target="embeddings/oleObject279.bin"/><Relationship Id="rId123" Type="http://schemas.openxmlformats.org/officeDocument/2006/relationships/oleObject" Target="embeddings/oleObject81.bin"/><Relationship Id="rId330" Type="http://schemas.openxmlformats.org/officeDocument/2006/relationships/image" Target="media/image116.wmf"/><Relationship Id="rId568" Type="http://schemas.openxmlformats.org/officeDocument/2006/relationships/oleObject" Target="embeddings/oleObject328.bin"/><Relationship Id="rId775" Type="http://schemas.openxmlformats.org/officeDocument/2006/relationships/oleObject" Target="embeddings/oleObject448.bin"/><Relationship Id="rId982" Type="http://schemas.openxmlformats.org/officeDocument/2006/relationships/image" Target="media/image418.wmf"/><Relationship Id="rId1198" Type="http://schemas.openxmlformats.org/officeDocument/2006/relationships/oleObject" Target="embeddings/oleObject672.bin"/><Relationship Id="rId428" Type="http://schemas.openxmlformats.org/officeDocument/2006/relationships/oleObject" Target="embeddings/oleObject258.bin"/><Relationship Id="rId635" Type="http://schemas.openxmlformats.org/officeDocument/2006/relationships/oleObject" Target="embeddings/oleObject363.bin"/><Relationship Id="rId842" Type="http://schemas.openxmlformats.org/officeDocument/2006/relationships/oleObject" Target="embeddings/oleObject484.bin"/><Relationship Id="rId1058" Type="http://schemas.openxmlformats.org/officeDocument/2006/relationships/oleObject" Target="embeddings/oleObject597.bin"/><Relationship Id="rId1265" Type="http://schemas.openxmlformats.org/officeDocument/2006/relationships/oleObject" Target="embeddings/oleObject721.bin"/><Relationship Id="rId1472" Type="http://schemas.openxmlformats.org/officeDocument/2006/relationships/oleObject" Target="embeddings/oleObject835.bin"/><Relationship Id="rId702" Type="http://schemas.openxmlformats.org/officeDocument/2006/relationships/oleObject" Target="embeddings/oleObject400.bin"/><Relationship Id="rId1125" Type="http://schemas.openxmlformats.org/officeDocument/2006/relationships/oleObject" Target="embeddings/oleObject632.bin"/><Relationship Id="rId1332" Type="http://schemas.openxmlformats.org/officeDocument/2006/relationships/oleObject" Target="embeddings/oleObject761.bin"/><Relationship Id="rId69" Type="http://schemas.openxmlformats.org/officeDocument/2006/relationships/oleObject" Target="embeddings/oleObject35.bin"/><Relationship Id="rId285" Type="http://schemas.openxmlformats.org/officeDocument/2006/relationships/image" Target="media/image100.wmf"/><Relationship Id="rId492" Type="http://schemas.openxmlformats.org/officeDocument/2006/relationships/oleObject" Target="embeddings/oleObject290.bin"/><Relationship Id="rId797" Type="http://schemas.openxmlformats.org/officeDocument/2006/relationships/oleObject" Target="embeddings/oleObject460.bin"/><Relationship Id="rId145" Type="http://schemas.openxmlformats.org/officeDocument/2006/relationships/oleObject" Target="embeddings/oleObject102.bin"/><Relationship Id="rId352" Type="http://schemas.openxmlformats.org/officeDocument/2006/relationships/image" Target="media/image127.wmf"/><Relationship Id="rId1287" Type="http://schemas.openxmlformats.org/officeDocument/2006/relationships/oleObject" Target="embeddings/oleObject734.bin"/><Relationship Id="rId212" Type="http://schemas.openxmlformats.org/officeDocument/2006/relationships/image" Target="media/image69.wmf"/><Relationship Id="rId657" Type="http://schemas.openxmlformats.org/officeDocument/2006/relationships/oleObject" Target="embeddings/oleObject374.bin"/><Relationship Id="rId864" Type="http://schemas.openxmlformats.org/officeDocument/2006/relationships/oleObject" Target="embeddings/oleObject495.bin"/><Relationship Id="rId1494" Type="http://schemas.openxmlformats.org/officeDocument/2006/relationships/oleObject" Target="embeddings/oleObject857.bin"/><Relationship Id="rId517" Type="http://schemas.openxmlformats.org/officeDocument/2006/relationships/image" Target="media/image209.wmf"/><Relationship Id="rId724" Type="http://schemas.openxmlformats.org/officeDocument/2006/relationships/oleObject" Target="embeddings/oleObject411.bin"/><Relationship Id="rId931" Type="http://schemas.openxmlformats.org/officeDocument/2006/relationships/image" Target="media/image397.wmf"/><Relationship Id="rId1147" Type="http://schemas.openxmlformats.org/officeDocument/2006/relationships/oleObject" Target="embeddings/oleObject646.bin"/><Relationship Id="rId1354" Type="http://schemas.openxmlformats.org/officeDocument/2006/relationships/oleObject" Target="embeddings/oleObject772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71.bin"/><Relationship Id="rId1214" Type="http://schemas.openxmlformats.org/officeDocument/2006/relationships/image" Target="media/image528.wmf"/><Relationship Id="rId1421" Type="http://schemas.openxmlformats.org/officeDocument/2006/relationships/oleObject" Target="embeddings/oleObject809.bin"/><Relationship Id="rId1519" Type="http://schemas.openxmlformats.org/officeDocument/2006/relationships/oleObject" Target="embeddings/oleObject871.bin"/><Relationship Id="rId18" Type="http://schemas.openxmlformats.org/officeDocument/2006/relationships/image" Target="media/image7.wmf"/><Relationship Id="rId167" Type="http://schemas.openxmlformats.org/officeDocument/2006/relationships/oleObject" Target="embeddings/oleObject115.bin"/><Relationship Id="rId374" Type="http://schemas.openxmlformats.org/officeDocument/2006/relationships/image" Target="media/image138.wmf"/><Relationship Id="rId581" Type="http://schemas.openxmlformats.org/officeDocument/2006/relationships/image" Target="media/image241.wmf"/><Relationship Id="rId234" Type="http://schemas.openxmlformats.org/officeDocument/2006/relationships/oleObject" Target="embeddings/oleObject151.bin"/><Relationship Id="rId679" Type="http://schemas.openxmlformats.org/officeDocument/2006/relationships/oleObject" Target="embeddings/oleObject386.bin"/><Relationship Id="rId886" Type="http://schemas.openxmlformats.org/officeDocument/2006/relationships/oleObject" Target="embeddings/oleObject506.bin"/><Relationship Id="rId2" Type="http://schemas.openxmlformats.org/officeDocument/2006/relationships/styles" Target="styles.xml"/><Relationship Id="rId441" Type="http://schemas.openxmlformats.org/officeDocument/2006/relationships/image" Target="media/image171.wmf"/><Relationship Id="rId539" Type="http://schemas.openxmlformats.org/officeDocument/2006/relationships/image" Target="media/image220.wmf"/><Relationship Id="rId746" Type="http://schemas.openxmlformats.org/officeDocument/2006/relationships/oleObject" Target="embeddings/oleObject422.bin"/><Relationship Id="rId1071" Type="http://schemas.openxmlformats.org/officeDocument/2006/relationships/image" Target="media/image462.wmf"/><Relationship Id="rId1169" Type="http://schemas.openxmlformats.org/officeDocument/2006/relationships/image" Target="media/image506.wmf"/><Relationship Id="rId1376" Type="http://schemas.openxmlformats.org/officeDocument/2006/relationships/oleObject" Target="embeddings/oleObject783.bin"/><Relationship Id="rId301" Type="http://schemas.openxmlformats.org/officeDocument/2006/relationships/image" Target="media/image105.wmf"/><Relationship Id="rId953" Type="http://schemas.openxmlformats.org/officeDocument/2006/relationships/image" Target="media/image408.wmf"/><Relationship Id="rId1029" Type="http://schemas.openxmlformats.org/officeDocument/2006/relationships/oleObject" Target="embeddings/oleObject582.bin"/><Relationship Id="rId1236" Type="http://schemas.openxmlformats.org/officeDocument/2006/relationships/oleObject" Target="embeddings/oleObject692.bin"/><Relationship Id="rId82" Type="http://schemas.openxmlformats.org/officeDocument/2006/relationships/oleObject" Target="embeddings/oleObject48.bin"/><Relationship Id="rId606" Type="http://schemas.openxmlformats.org/officeDocument/2006/relationships/oleObject" Target="embeddings/oleObject348.bin"/><Relationship Id="rId813" Type="http://schemas.openxmlformats.org/officeDocument/2006/relationships/oleObject" Target="embeddings/oleObject468.bin"/><Relationship Id="rId1443" Type="http://schemas.openxmlformats.org/officeDocument/2006/relationships/oleObject" Target="embeddings/oleObject820.bin"/><Relationship Id="rId1303" Type="http://schemas.openxmlformats.org/officeDocument/2006/relationships/image" Target="media/image552.wmf"/><Relationship Id="rId1510" Type="http://schemas.openxmlformats.org/officeDocument/2006/relationships/image" Target="media/image638.wmf"/><Relationship Id="rId189" Type="http://schemas.openxmlformats.org/officeDocument/2006/relationships/oleObject" Target="embeddings/oleObject126.bin"/><Relationship Id="rId396" Type="http://schemas.openxmlformats.org/officeDocument/2006/relationships/oleObject" Target="embeddings/oleObject242.bin"/><Relationship Id="rId256" Type="http://schemas.openxmlformats.org/officeDocument/2006/relationships/oleObject" Target="embeddings/oleObject163.bin"/><Relationship Id="rId463" Type="http://schemas.openxmlformats.org/officeDocument/2006/relationships/image" Target="media/image182.wmf"/><Relationship Id="rId670" Type="http://schemas.openxmlformats.org/officeDocument/2006/relationships/image" Target="media/image284.wmf"/><Relationship Id="rId1093" Type="http://schemas.openxmlformats.org/officeDocument/2006/relationships/image" Target="media/image473.wmf"/><Relationship Id="rId116" Type="http://schemas.openxmlformats.org/officeDocument/2006/relationships/oleObject" Target="embeddings/oleObject76.bin"/><Relationship Id="rId323" Type="http://schemas.openxmlformats.org/officeDocument/2006/relationships/oleObject" Target="embeddings/oleObject205.bin"/><Relationship Id="rId530" Type="http://schemas.openxmlformats.org/officeDocument/2006/relationships/oleObject" Target="embeddings/oleObject309.bin"/><Relationship Id="rId768" Type="http://schemas.openxmlformats.org/officeDocument/2006/relationships/oleObject" Target="embeddings/oleObject441.bin"/><Relationship Id="rId975" Type="http://schemas.openxmlformats.org/officeDocument/2006/relationships/oleObject" Target="embeddings/oleObject553.bin"/><Relationship Id="rId1160" Type="http://schemas.openxmlformats.org/officeDocument/2006/relationships/oleObject" Target="embeddings/oleObject653.bin"/><Relationship Id="rId1398" Type="http://schemas.openxmlformats.org/officeDocument/2006/relationships/oleObject" Target="embeddings/oleObject794.bin"/><Relationship Id="rId628" Type="http://schemas.openxmlformats.org/officeDocument/2006/relationships/image" Target="media/image263.wmf"/><Relationship Id="rId835" Type="http://schemas.openxmlformats.org/officeDocument/2006/relationships/image" Target="media/image350.wmf"/><Relationship Id="rId1258" Type="http://schemas.openxmlformats.org/officeDocument/2006/relationships/oleObject" Target="embeddings/oleObject714.bin"/><Relationship Id="rId1465" Type="http://schemas.openxmlformats.org/officeDocument/2006/relationships/oleObject" Target="embeddings/oleObject831.bin"/><Relationship Id="rId1020" Type="http://schemas.openxmlformats.org/officeDocument/2006/relationships/image" Target="media/image437.wmf"/><Relationship Id="rId1118" Type="http://schemas.openxmlformats.org/officeDocument/2006/relationships/image" Target="media/image484.wmf"/><Relationship Id="rId1325" Type="http://schemas.openxmlformats.org/officeDocument/2006/relationships/image" Target="media/image562.wmf"/><Relationship Id="rId1532" Type="http://schemas.openxmlformats.org/officeDocument/2006/relationships/image" Target="media/image649.wmf"/><Relationship Id="rId902" Type="http://schemas.openxmlformats.org/officeDocument/2006/relationships/oleObject" Target="embeddings/oleObject514.bin"/><Relationship Id="rId31" Type="http://schemas.openxmlformats.org/officeDocument/2006/relationships/image" Target="media/image12.wmf"/><Relationship Id="rId180" Type="http://schemas.openxmlformats.org/officeDocument/2006/relationships/image" Target="media/image53.wmf"/><Relationship Id="rId278" Type="http://schemas.openxmlformats.org/officeDocument/2006/relationships/oleObject" Target="embeddings/oleObject176.bin"/><Relationship Id="rId485" Type="http://schemas.openxmlformats.org/officeDocument/2006/relationships/image" Target="media/image193.wmf"/><Relationship Id="rId692" Type="http://schemas.openxmlformats.org/officeDocument/2006/relationships/oleObject" Target="embeddings/oleObject395.bin"/><Relationship Id="rId138" Type="http://schemas.openxmlformats.org/officeDocument/2006/relationships/oleObject" Target="embeddings/oleObject95.bin"/><Relationship Id="rId345" Type="http://schemas.openxmlformats.org/officeDocument/2006/relationships/oleObject" Target="embeddings/oleObject216.bin"/><Relationship Id="rId552" Type="http://schemas.openxmlformats.org/officeDocument/2006/relationships/oleObject" Target="embeddings/oleObject320.bin"/><Relationship Id="rId997" Type="http://schemas.openxmlformats.org/officeDocument/2006/relationships/oleObject" Target="embeddings/oleObject566.bin"/><Relationship Id="rId1182" Type="http://schemas.openxmlformats.org/officeDocument/2006/relationships/oleObject" Target="embeddings/oleObject664.bin"/><Relationship Id="rId205" Type="http://schemas.openxmlformats.org/officeDocument/2006/relationships/oleObject" Target="embeddings/oleObject134.bin"/><Relationship Id="rId412" Type="http://schemas.openxmlformats.org/officeDocument/2006/relationships/oleObject" Target="embeddings/oleObject250.bin"/><Relationship Id="rId857" Type="http://schemas.openxmlformats.org/officeDocument/2006/relationships/image" Target="media/image360.wmf"/><Relationship Id="rId1042" Type="http://schemas.openxmlformats.org/officeDocument/2006/relationships/oleObject" Target="embeddings/oleObject589.bin"/><Relationship Id="rId1487" Type="http://schemas.openxmlformats.org/officeDocument/2006/relationships/oleObject" Target="embeddings/oleObject850.bin"/><Relationship Id="rId717" Type="http://schemas.openxmlformats.org/officeDocument/2006/relationships/image" Target="media/image304.wmf"/><Relationship Id="rId924" Type="http://schemas.openxmlformats.org/officeDocument/2006/relationships/oleObject" Target="embeddings/oleObject525.bin"/><Relationship Id="rId1347" Type="http://schemas.openxmlformats.org/officeDocument/2006/relationships/image" Target="media/image573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677.bin"/><Relationship Id="rId1414" Type="http://schemas.openxmlformats.org/officeDocument/2006/relationships/oleObject" Target="embeddings/oleObject803.bin"/><Relationship Id="rId367" Type="http://schemas.openxmlformats.org/officeDocument/2006/relationships/oleObject" Target="embeddings/oleObject227.bin"/><Relationship Id="rId574" Type="http://schemas.openxmlformats.org/officeDocument/2006/relationships/oleObject" Target="embeddings/oleObject331.bin"/><Relationship Id="rId227" Type="http://schemas.openxmlformats.org/officeDocument/2006/relationships/oleObject" Target="embeddings/oleObject145.bin"/><Relationship Id="rId781" Type="http://schemas.openxmlformats.org/officeDocument/2006/relationships/oleObject" Target="embeddings/oleObject452.bin"/><Relationship Id="rId879" Type="http://schemas.openxmlformats.org/officeDocument/2006/relationships/image" Target="media/image371.wmf"/><Relationship Id="rId434" Type="http://schemas.openxmlformats.org/officeDocument/2006/relationships/oleObject" Target="embeddings/oleObject261.bin"/><Relationship Id="rId641" Type="http://schemas.openxmlformats.org/officeDocument/2006/relationships/oleObject" Target="embeddings/oleObject366.bin"/><Relationship Id="rId739" Type="http://schemas.openxmlformats.org/officeDocument/2006/relationships/image" Target="media/image315.wmf"/><Relationship Id="rId1064" Type="http://schemas.openxmlformats.org/officeDocument/2006/relationships/oleObject" Target="embeddings/oleObject600.bin"/><Relationship Id="rId1271" Type="http://schemas.openxmlformats.org/officeDocument/2006/relationships/oleObject" Target="embeddings/oleObject725.bin"/><Relationship Id="rId1369" Type="http://schemas.openxmlformats.org/officeDocument/2006/relationships/image" Target="media/image584.wmf"/><Relationship Id="rId501" Type="http://schemas.openxmlformats.org/officeDocument/2006/relationships/image" Target="media/image201.wmf"/><Relationship Id="rId946" Type="http://schemas.openxmlformats.org/officeDocument/2006/relationships/oleObject" Target="embeddings/oleObject536.bin"/><Relationship Id="rId1131" Type="http://schemas.openxmlformats.org/officeDocument/2006/relationships/image" Target="media/image490.wmf"/><Relationship Id="rId1229" Type="http://schemas.openxmlformats.org/officeDocument/2006/relationships/oleObject" Target="embeddings/oleObject688.bin"/><Relationship Id="rId75" Type="http://schemas.openxmlformats.org/officeDocument/2006/relationships/oleObject" Target="embeddings/oleObject41.bin"/><Relationship Id="rId806" Type="http://schemas.openxmlformats.org/officeDocument/2006/relationships/image" Target="media/image336.wmf"/><Relationship Id="rId1436" Type="http://schemas.openxmlformats.org/officeDocument/2006/relationships/image" Target="media/image614.wmf"/><Relationship Id="rId1503" Type="http://schemas.openxmlformats.org/officeDocument/2006/relationships/oleObject" Target="embeddings/oleObject863.bin"/><Relationship Id="rId291" Type="http://schemas.openxmlformats.org/officeDocument/2006/relationships/image" Target="media/image103.wmf"/><Relationship Id="rId151" Type="http://schemas.openxmlformats.org/officeDocument/2006/relationships/oleObject" Target="embeddings/oleObject107.bin"/><Relationship Id="rId389" Type="http://schemas.openxmlformats.org/officeDocument/2006/relationships/image" Target="media/image145.wmf"/><Relationship Id="rId596" Type="http://schemas.openxmlformats.org/officeDocument/2006/relationships/image" Target="media/image248.wmf"/><Relationship Id="rId249" Type="http://schemas.openxmlformats.org/officeDocument/2006/relationships/image" Target="media/image85.wmf"/><Relationship Id="rId456" Type="http://schemas.openxmlformats.org/officeDocument/2006/relationships/oleObject" Target="embeddings/oleObject272.bin"/><Relationship Id="rId663" Type="http://schemas.openxmlformats.org/officeDocument/2006/relationships/oleObject" Target="embeddings/oleObject377.bin"/><Relationship Id="rId870" Type="http://schemas.openxmlformats.org/officeDocument/2006/relationships/oleObject" Target="embeddings/oleObject498.bin"/><Relationship Id="rId1086" Type="http://schemas.openxmlformats.org/officeDocument/2006/relationships/oleObject" Target="embeddings/oleObject611.bin"/><Relationship Id="rId1293" Type="http://schemas.openxmlformats.org/officeDocument/2006/relationships/oleObject" Target="embeddings/oleObject740.bin"/><Relationship Id="rId109" Type="http://schemas.openxmlformats.org/officeDocument/2006/relationships/oleObject" Target="embeddings/oleObject69.bin"/><Relationship Id="rId316" Type="http://schemas.openxmlformats.org/officeDocument/2006/relationships/image" Target="media/image112.wmf"/><Relationship Id="rId523" Type="http://schemas.openxmlformats.org/officeDocument/2006/relationships/image" Target="media/image212.wmf"/><Relationship Id="rId968" Type="http://schemas.openxmlformats.org/officeDocument/2006/relationships/oleObject" Target="embeddings/oleObject547.bin"/><Relationship Id="rId1153" Type="http://schemas.openxmlformats.org/officeDocument/2006/relationships/oleObject" Target="embeddings/oleObject649.bin"/><Relationship Id="rId97" Type="http://schemas.openxmlformats.org/officeDocument/2006/relationships/image" Target="media/image29.wmf"/><Relationship Id="rId730" Type="http://schemas.openxmlformats.org/officeDocument/2006/relationships/oleObject" Target="embeddings/oleObject414.bin"/><Relationship Id="rId828" Type="http://schemas.openxmlformats.org/officeDocument/2006/relationships/oleObject" Target="embeddings/oleObject476.bin"/><Relationship Id="rId1013" Type="http://schemas.openxmlformats.org/officeDocument/2006/relationships/oleObject" Target="embeddings/oleObject574.bin"/><Relationship Id="rId1360" Type="http://schemas.openxmlformats.org/officeDocument/2006/relationships/oleObject" Target="embeddings/oleObject775.bin"/><Relationship Id="rId1458" Type="http://schemas.openxmlformats.org/officeDocument/2006/relationships/image" Target="media/image625.wmf"/><Relationship Id="rId1220" Type="http://schemas.openxmlformats.org/officeDocument/2006/relationships/image" Target="media/image531.wmf"/><Relationship Id="rId1318" Type="http://schemas.openxmlformats.org/officeDocument/2006/relationships/oleObject" Target="embeddings/oleObject754.bin"/><Relationship Id="rId1525" Type="http://schemas.openxmlformats.org/officeDocument/2006/relationships/oleObject" Target="embeddings/oleObject874.bin"/><Relationship Id="rId24" Type="http://schemas.openxmlformats.org/officeDocument/2006/relationships/oleObject" Target="embeddings/oleObject10.bin"/><Relationship Id="rId173" Type="http://schemas.openxmlformats.org/officeDocument/2006/relationships/oleObject" Target="embeddings/oleObject118.bin"/><Relationship Id="rId380" Type="http://schemas.openxmlformats.org/officeDocument/2006/relationships/oleObject" Target="embeddings/oleObject234.bin"/><Relationship Id="rId240" Type="http://schemas.openxmlformats.org/officeDocument/2006/relationships/oleObject" Target="embeddings/oleObject154.bin"/><Relationship Id="rId478" Type="http://schemas.openxmlformats.org/officeDocument/2006/relationships/oleObject" Target="embeddings/oleObject283.bin"/><Relationship Id="rId685" Type="http://schemas.openxmlformats.org/officeDocument/2006/relationships/oleObject" Target="embeddings/oleObject391.bin"/><Relationship Id="rId892" Type="http://schemas.openxmlformats.org/officeDocument/2006/relationships/oleObject" Target="embeddings/oleObject509.bin"/><Relationship Id="rId100" Type="http://schemas.openxmlformats.org/officeDocument/2006/relationships/oleObject" Target="embeddings/oleObject64.bin"/><Relationship Id="rId338" Type="http://schemas.openxmlformats.org/officeDocument/2006/relationships/image" Target="media/image120.wmf"/><Relationship Id="rId545" Type="http://schemas.openxmlformats.org/officeDocument/2006/relationships/image" Target="media/image223.wmf"/><Relationship Id="rId752" Type="http://schemas.openxmlformats.org/officeDocument/2006/relationships/oleObject" Target="embeddings/oleObject425.bin"/><Relationship Id="rId1175" Type="http://schemas.openxmlformats.org/officeDocument/2006/relationships/image" Target="media/image509.wmf"/><Relationship Id="rId1382" Type="http://schemas.openxmlformats.org/officeDocument/2006/relationships/oleObject" Target="embeddings/oleObject786.bin"/><Relationship Id="rId405" Type="http://schemas.openxmlformats.org/officeDocument/2006/relationships/image" Target="media/image153.wmf"/><Relationship Id="rId612" Type="http://schemas.openxmlformats.org/officeDocument/2006/relationships/oleObject" Target="embeddings/oleObject351.bin"/><Relationship Id="rId1035" Type="http://schemas.openxmlformats.org/officeDocument/2006/relationships/image" Target="media/image444.wmf"/><Relationship Id="rId1242" Type="http://schemas.openxmlformats.org/officeDocument/2006/relationships/oleObject" Target="embeddings/oleObject698.bin"/><Relationship Id="rId917" Type="http://schemas.openxmlformats.org/officeDocument/2006/relationships/image" Target="media/image390.wmf"/><Relationship Id="rId1102" Type="http://schemas.openxmlformats.org/officeDocument/2006/relationships/oleObject" Target="embeddings/oleObject619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03.wmf"/><Relationship Id="rId195" Type="http://schemas.openxmlformats.org/officeDocument/2006/relationships/oleObject" Target="embeddings/oleObject129.bin"/><Relationship Id="rId262" Type="http://schemas.openxmlformats.org/officeDocument/2006/relationships/oleObject" Target="embeddings/oleObject168.bin"/><Relationship Id="rId567" Type="http://schemas.openxmlformats.org/officeDocument/2006/relationships/image" Target="media/image234.wmf"/><Relationship Id="rId1197" Type="http://schemas.openxmlformats.org/officeDocument/2006/relationships/image" Target="media/image520.wmf"/><Relationship Id="rId122" Type="http://schemas.openxmlformats.org/officeDocument/2006/relationships/oleObject" Target="embeddings/oleObject80.bin"/><Relationship Id="rId774" Type="http://schemas.openxmlformats.org/officeDocument/2006/relationships/oleObject" Target="embeddings/oleObject447.bin"/><Relationship Id="rId981" Type="http://schemas.openxmlformats.org/officeDocument/2006/relationships/oleObject" Target="embeddings/oleObject558.bin"/><Relationship Id="rId1057" Type="http://schemas.openxmlformats.org/officeDocument/2006/relationships/image" Target="media/image455.wmf"/><Relationship Id="rId427" Type="http://schemas.openxmlformats.org/officeDocument/2006/relationships/image" Target="media/image164.wmf"/><Relationship Id="rId634" Type="http://schemas.openxmlformats.org/officeDocument/2006/relationships/image" Target="media/image266.wmf"/><Relationship Id="rId841" Type="http://schemas.openxmlformats.org/officeDocument/2006/relationships/image" Target="media/image352.wmf"/><Relationship Id="rId1264" Type="http://schemas.openxmlformats.org/officeDocument/2006/relationships/oleObject" Target="embeddings/oleObject720.bin"/><Relationship Id="rId1471" Type="http://schemas.openxmlformats.org/officeDocument/2006/relationships/oleObject" Target="embeddings/oleObject834.bin"/><Relationship Id="rId701" Type="http://schemas.openxmlformats.org/officeDocument/2006/relationships/image" Target="media/image296.wmf"/><Relationship Id="rId939" Type="http://schemas.openxmlformats.org/officeDocument/2006/relationships/image" Target="media/image401.wmf"/><Relationship Id="rId1124" Type="http://schemas.openxmlformats.org/officeDocument/2006/relationships/image" Target="media/image487.wmf"/><Relationship Id="rId1331" Type="http://schemas.openxmlformats.org/officeDocument/2006/relationships/image" Target="media/image565.wmf"/><Relationship Id="rId68" Type="http://schemas.openxmlformats.org/officeDocument/2006/relationships/oleObject" Target="embeddings/oleObject34.bin"/><Relationship Id="rId1429" Type="http://schemas.openxmlformats.org/officeDocument/2006/relationships/oleObject" Target="embeddings/oleObject813.bin"/><Relationship Id="rId284" Type="http://schemas.openxmlformats.org/officeDocument/2006/relationships/oleObject" Target="embeddings/oleObject179.bin"/><Relationship Id="rId491" Type="http://schemas.openxmlformats.org/officeDocument/2006/relationships/image" Target="media/image196.wmf"/><Relationship Id="rId144" Type="http://schemas.openxmlformats.org/officeDocument/2006/relationships/oleObject" Target="embeddings/oleObject101.bin"/><Relationship Id="rId589" Type="http://schemas.openxmlformats.org/officeDocument/2006/relationships/oleObject" Target="embeddings/oleObject339.bin"/><Relationship Id="rId796" Type="http://schemas.openxmlformats.org/officeDocument/2006/relationships/image" Target="media/image331.wmf"/><Relationship Id="rId351" Type="http://schemas.openxmlformats.org/officeDocument/2006/relationships/oleObject" Target="embeddings/oleObject219.bin"/><Relationship Id="rId449" Type="http://schemas.openxmlformats.org/officeDocument/2006/relationships/image" Target="media/image175.wmf"/><Relationship Id="rId656" Type="http://schemas.openxmlformats.org/officeDocument/2006/relationships/image" Target="media/image277.wmf"/><Relationship Id="rId863" Type="http://schemas.openxmlformats.org/officeDocument/2006/relationships/image" Target="media/image363.wmf"/><Relationship Id="rId1079" Type="http://schemas.openxmlformats.org/officeDocument/2006/relationships/image" Target="media/image466.wmf"/><Relationship Id="rId1286" Type="http://schemas.openxmlformats.org/officeDocument/2006/relationships/oleObject" Target="embeddings/oleObject733.bin"/><Relationship Id="rId1493" Type="http://schemas.openxmlformats.org/officeDocument/2006/relationships/oleObject" Target="embeddings/oleObject856.bin"/><Relationship Id="rId211" Type="http://schemas.openxmlformats.org/officeDocument/2006/relationships/oleObject" Target="embeddings/oleObject137.bin"/><Relationship Id="rId309" Type="http://schemas.openxmlformats.org/officeDocument/2006/relationships/image" Target="media/image109.wmf"/><Relationship Id="rId516" Type="http://schemas.openxmlformats.org/officeDocument/2006/relationships/oleObject" Target="embeddings/oleObject302.bin"/><Relationship Id="rId1146" Type="http://schemas.openxmlformats.org/officeDocument/2006/relationships/image" Target="media/image495.wmf"/><Relationship Id="rId723" Type="http://schemas.openxmlformats.org/officeDocument/2006/relationships/image" Target="media/image307.wmf"/><Relationship Id="rId930" Type="http://schemas.openxmlformats.org/officeDocument/2006/relationships/oleObject" Target="embeddings/oleObject528.bin"/><Relationship Id="rId1006" Type="http://schemas.openxmlformats.org/officeDocument/2006/relationships/image" Target="media/image430.wmf"/><Relationship Id="rId1353" Type="http://schemas.openxmlformats.org/officeDocument/2006/relationships/image" Target="media/image576.wmf"/><Relationship Id="rId1213" Type="http://schemas.openxmlformats.org/officeDocument/2006/relationships/oleObject" Target="embeddings/oleObject680.bin"/><Relationship Id="rId1420" Type="http://schemas.openxmlformats.org/officeDocument/2006/relationships/oleObject" Target="embeddings/oleObject808.bin"/><Relationship Id="rId1518" Type="http://schemas.openxmlformats.org/officeDocument/2006/relationships/image" Target="media/image642.wmf"/><Relationship Id="rId17" Type="http://schemas.openxmlformats.org/officeDocument/2006/relationships/oleObject" Target="embeddings/oleObject5.bin"/><Relationship Id="rId166" Type="http://schemas.openxmlformats.org/officeDocument/2006/relationships/image" Target="media/image46.wmf"/><Relationship Id="rId373" Type="http://schemas.openxmlformats.org/officeDocument/2006/relationships/oleObject" Target="embeddings/oleObject230.bin"/><Relationship Id="rId580" Type="http://schemas.openxmlformats.org/officeDocument/2006/relationships/oleObject" Target="embeddings/oleObject334.bin"/><Relationship Id="rId1" Type="http://schemas.openxmlformats.org/officeDocument/2006/relationships/numbering" Target="numbering.xml"/><Relationship Id="rId233" Type="http://schemas.openxmlformats.org/officeDocument/2006/relationships/image" Target="media/image77.wmf"/><Relationship Id="rId440" Type="http://schemas.openxmlformats.org/officeDocument/2006/relationships/oleObject" Target="embeddings/oleObject264.bin"/><Relationship Id="rId678" Type="http://schemas.openxmlformats.org/officeDocument/2006/relationships/oleObject" Target="embeddings/oleObject385.bin"/><Relationship Id="rId885" Type="http://schemas.openxmlformats.org/officeDocument/2006/relationships/image" Target="media/image374.wmf"/><Relationship Id="rId1070" Type="http://schemas.openxmlformats.org/officeDocument/2006/relationships/oleObject" Target="embeddings/oleObject603.bin"/><Relationship Id="rId300" Type="http://schemas.openxmlformats.org/officeDocument/2006/relationships/oleObject" Target="embeddings/oleObject190.bin"/><Relationship Id="rId538" Type="http://schemas.openxmlformats.org/officeDocument/2006/relationships/oleObject" Target="embeddings/oleObject313.bin"/><Relationship Id="rId745" Type="http://schemas.openxmlformats.org/officeDocument/2006/relationships/image" Target="media/image318.wmf"/><Relationship Id="rId952" Type="http://schemas.openxmlformats.org/officeDocument/2006/relationships/oleObject" Target="embeddings/oleObject539.bin"/><Relationship Id="rId1168" Type="http://schemas.openxmlformats.org/officeDocument/2006/relationships/oleObject" Target="embeddings/oleObject657.bin"/><Relationship Id="rId1375" Type="http://schemas.openxmlformats.org/officeDocument/2006/relationships/image" Target="media/image587.wmf"/><Relationship Id="rId81" Type="http://schemas.openxmlformats.org/officeDocument/2006/relationships/oleObject" Target="embeddings/oleObject47.bin"/><Relationship Id="rId605" Type="http://schemas.openxmlformats.org/officeDocument/2006/relationships/image" Target="media/image252.wmf"/><Relationship Id="rId812" Type="http://schemas.openxmlformats.org/officeDocument/2006/relationships/image" Target="media/image339.wmf"/><Relationship Id="rId1028" Type="http://schemas.openxmlformats.org/officeDocument/2006/relationships/image" Target="media/image441.wmf"/><Relationship Id="rId1235" Type="http://schemas.openxmlformats.org/officeDocument/2006/relationships/oleObject" Target="embeddings/oleObject691.bin"/><Relationship Id="rId1442" Type="http://schemas.openxmlformats.org/officeDocument/2006/relationships/image" Target="media/image617.wmf"/><Relationship Id="rId1302" Type="http://schemas.openxmlformats.org/officeDocument/2006/relationships/oleObject" Target="embeddings/oleObject745.bin"/><Relationship Id="rId39" Type="http://schemas.openxmlformats.org/officeDocument/2006/relationships/image" Target="media/image16.wmf"/><Relationship Id="rId188" Type="http://schemas.openxmlformats.org/officeDocument/2006/relationships/image" Target="media/image57.wmf"/><Relationship Id="rId395" Type="http://schemas.openxmlformats.org/officeDocument/2006/relationships/image" Target="media/image148.wmf"/><Relationship Id="rId255" Type="http://schemas.openxmlformats.org/officeDocument/2006/relationships/oleObject" Target="embeddings/oleObject162.bin"/><Relationship Id="rId462" Type="http://schemas.openxmlformats.org/officeDocument/2006/relationships/oleObject" Target="embeddings/oleObject275.bin"/><Relationship Id="rId1092" Type="http://schemas.openxmlformats.org/officeDocument/2006/relationships/oleObject" Target="embeddings/oleObject614.bin"/><Relationship Id="rId1397" Type="http://schemas.openxmlformats.org/officeDocument/2006/relationships/image" Target="media/image598.wmf"/><Relationship Id="rId115" Type="http://schemas.openxmlformats.org/officeDocument/2006/relationships/oleObject" Target="embeddings/oleObject75.bin"/><Relationship Id="rId322" Type="http://schemas.openxmlformats.org/officeDocument/2006/relationships/oleObject" Target="embeddings/oleObject204.bin"/><Relationship Id="rId767" Type="http://schemas.openxmlformats.org/officeDocument/2006/relationships/oleObject" Target="embeddings/oleObject440.bin"/><Relationship Id="rId974" Type="http://schemas.openxmlformats.org/officeDocument/2006/relationships/oleObject" Target="embeddings/oleObject552.bin"/><Relationship Id="rId627" Type="http://schemas.openxmlformats.org/officeDocument/2006/relationships/oleObject" Target="embeddings/oleObject359.bin"/><Relationship Id="rId834" Type="http://schemas.openxmlformats.org/officeDocument/2006/relationships/oleObject" Target="embeddings/oleObject479.bin"/><Relationship Id="rId1257" Type="http://schemas.openxmlformats.org/officeDocument/2006/relationships/oleObject" Target="embeddings/oleObject713.bin"/><Relationship Id="rId1464" Type="http://schemas.openxmlformats.org/officeDocument/2006/relationships/image" Target="media/image628.wmf"/><Relationship Id="rId901" Type="http://schemas.openxmlformats.org/officeDocument/2006/relationships/image" Target="media/image382.wmf"/><Relationship Id="rId1117" Type="http://schemas.openxmlformats.org/officeDocument/2006/relationships/oleObject" Target="embeddings/oleObject628.bin"/><Relationship Id="rId1324" Type="http://schemas.openxmlformats.org/officeDocument/2006/relationships/oleObject" Target="embeddings/oleObject757.bin"/><Relationship Id="rId1531" Type="http://schemas.openxmlformats.org/officeDocument/2006/relationships/oleObject" Target="embeddings/oleObject877.bin"/><Relationship Id="rId30" Type="http://schemas.openxmlformats.org/officeDocument/2006/relationships/oleObject" Target="embeddings/oleObject13.bin"/><Relationship Id="rId277" Type="http://schemas.openxmlformats.org/officeDocument/2006/relationships/image" Target="media/image96.wmf"/><Relationship Id="rId484" Type="http://schemas.openxmlformats.org/officeDocument/2006/relationships/oleObject" Target="embeddings/oleObject286.bin"/><Relationship Id="rId137" Type="http://schemas.openxmlformats.org/officeDocument/2006/relationships/oleObject" Target="embeddings/oleObject94.bin"/><Relationship Id="rId344" Type="http://schemas.openxmlformats.org/officeDocument/2006/relationships/image" Target="media/image123.wmf"/><Relationship Id="rId691" Type="http://schemas.openxmlformats.org/officeDocument/2006/relationships/image" Target="media/image291.wmf"/><Relationship Id="rId789" Type="http://schemas.openxmlformats.org/officeDocument/2006/relationships/oleObject" Target="embeddings/oleObject456.bin"/><Relationship Id="rId996" Type="http://schemas.openxmlformats.org/officeDocument/2006/relationships/image" Target="media/image425.wmf"/><Relationship Id="rId551" Type="http://schemas.openxmlformats.org/officeDocument/2006/relationships/image" Target="media/image226.wmf"/><Relationship Id="rId649" Type="http://schemas.openxmlformats.org/officeDocument/2006/relationships/oleObject" Target="embeddings/oleObject370.bin"/><Relationship Id="rId856" Type="http://schemas.openxmlformats.org/officeDocument/2006/relationships/oleObject" Target="embeddings/oleObject491.bin"/><Relationship Id="rId1181" Type="http://schemas.openxmlformats.org/officeDocument/2006/relationships/image" Target="media/image512.wmf"/><Relationship Id="rId1279" Type="http://schemas.openxmlformats.org/officeDocument/2006/relationships/oleObject" Target="embeddings/oleObject729.bin"/><Relationship Id="rId1486" Type="http://schemas.openxmlformats.org/officeDocument/2006/relationships/oleObject" Target="embeddings/oleObject849.bin"/><Relationship Id="rId204" Type="http://schemas.openxmlformats.org/officeDocument/2006/relationships/image" Target="media/image65.wmf"/><Relationship Id="rId411" Type="http://schemas.openxmlformats.org/officeDocument/2006/relationships/image" Target="media/image156.wmf"/><Relationship Id="rId509" Type="http://schemas.openxmlformats.org/officeDocument/2006/relationships/image" Target="media/image205.wmf"/><Relationship Id="rId1041" Type="http://schemas.openxmlformats.org/officeDocument/2006/relationships/image" Target="media/image447.wmf"/><Relationship Id="rId1139" Type="http://schemas.openxmlformats.org/officeDocument/2006/relationships/oleObject" Target="embeddings/oleObject640.bin"/><Relationship Id="rId1346" Type="http://schemas.openxmlformats.org/officeDocument/2006/relationships/oleObject" Target="embeddings/oleObject768.bin"/><Relationship Id="rId716" Type="http://schemas.openxmlformats.org/officeDocument/2006/relationships/oleObject" Target="embeddings/oleObject407.bin"/><Relationship Id="rId923" Type="http://schemas.openxmlformats.org/officeDocument/2006/relationships/image" Target="media/image393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24.wmf"/><Relationship Id="rId1413" Type="http://schemas.openxmlformats.org/officeDocument/2006/relationships/oleObject" Target="embeddings/oleObject802.bin"/><Relationship Id="rId299" Type="http://schemas.openxmlformats.org/officeDocument/2006/relationships/oleObject" Target="embeddings/oleObject18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5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401</TotalTime>
  <Pages>28</Pages>
  <Words>4275</Words>
  <Characters>24374</Characters>
  <Application>Microsoft Office Word</Application>
  <DocSecurity>0</DocSecurity>
  <Lines>203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106</cp:revision>
  <cp:lastPrinted>2021-06-20T04:09:00Z</cp:lastPrinted>
  <dcterms:created xsi:type="dcterms:W3CDTF">2021-06-19T08:57:00Z</dcterms:created>
  <dcterms:modified xsi:type="dcterms:W3CDTF">2021-06-21T03:44:00Z</dcterms:modified>
</cp:coreProperties>
</file>